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A1B" w:rsidRDefault="009D2A1B" w:rsidP="007E05FB">
      <w:pPr>
        <w:ind w:left="7371" w:right="-567"/>
        <w:jc w:val="both"/>
      </w:pPr>
      <w:r w:rsidRPr="007E05FB">
        <w:t xml:space="preserve">                                                                                 </w:t>
      </w:r>
      <w:r>
        <w:t>Приложение 6 к решению</w:t>
      </w:r>
    </w:p>
    <w:p w:rsidR="009D2A1B" w:rsidRDefault="009D2A1B" w:rsidP="007E05FB">
      <w:pPr>
        <w:ind w:left="7371" w:right="-567"/>
        <w:jc w:val="both"/>
      </w:pPr>
      <w:r>
        <w:t xml:space="preserve">                                                                                  районного Собрания Озинского </w:t>
      </w:r>
    </w:p>
    <w:p w:rsidR="009D2A1B" w:rsidRDefault="009D2A1B" w:rsidP="007E05FB">
      <w:pPr>
        <w:ind w:left="7371" w:right="-567"/>
        <w:jc w:val="both"/>
      </w:pPr>
      <w:r>
        <w:t xml:space="preserve">                                                                                  муниципального района</w:t>
      </w:r>
    </w:p>
    <w:p w:rsidR="009D2A1B" w:rsidRDefault="009D2A1B" w:rsidP="007E05FB">
      <w:pPr>
        <w:ind w:left="7371" w:right="-567"/>
        <w:jc w:val="both"/>
      </w:pPr>
      <w:r>
        <w:t xml:space="preserve">                                                                                  Саратовской области</w:t>
      </w:r>
    </w:p>
    <w:p w:rsidR="009D2A1B" w:rsidRDefault="009D2A1B" w:rsidP="007E05FB">
      <w:pPr>
        <w:ind w:left="7371" w:right="-28"/>
        <w:jc w:val="both"/>
      </w:pPr>
      <w:r>
        <w:t xml:space="preserve">                                                                                  от 17 декабря  2018 года № 169</w:t>
      </w:r>
    </w:p>
    <w:p w:rsidR="009D2A1B" w:rsidRDefault="009D2A1B" w:rsidP="007E05FB">
      <w:pPr>
        <w:ind w:left="7371" w:right="-28"/>
        <w:jc w:val="both"/>
      </w:pPr>
      <w:r>
        <w:t xml:space="preserve">                                                                                  (с изменениями и дополнениями от </w:t>
      </w:r>
    </w:p>
    <w:p w:rsidR="009D2A1B" w:rsidRDefault="009D2A1B" w:rsidP="007E05FB">
      <w:pPr>
        <w:ind w:left="7371" w:right="-28"/>
        <w:jc w:val="both"/>
      </w:pPr>
      <w:r>
        <w:t xml:space="preserve">                                                                                  12 февраля 2019 года №180,</w:t>
      </w:r>
    </w:p>
    <w:p w:rsidR="009D2A1B" w:rsidRDefault="009D2A1B" w:rsidP="007E05FB">
      <w:pPr>
        <w:ind w:left="7371" w:right="-28"/>
        <w:jc w:val="both"/>
      </w:pPr>
      <w:r>
        <w:t xml:space="preserve">                                                                                  от 29 марта 2019 года №184,</w:t>
      </w:r>
    </w:p>
    <w:p w:rsidR="009D2A1B" w:rsidRDefault="009D2A1B" w:rsidP="007E05FB">
      <w:pPr>
        <w:ind w:left="7371" w:right="-28"/>
        <w:jc w:val="both"/>
      </w:pPr>
      <w:r>
        <w:t xml:space="preserve">                                                                                  от 03 июля 2019 года № 193 </w:t>
      </w:r>
    </w:p>
    <w:p w:rsidR="009D2A1B" w:rsidRPr="007E05FB" w:rsidRDefault="009D2A1B" w:rsidP="007E05FB">
      <w:pPr>
        <w:ind w:left="7371" w:right="-28"/>
        <w:jc w:val="both"/>
      </w:pPr>
      <w:r>
        <w:t xml:space="preserve">                                                                                   16 августа 2019 года №196</w:t>
      </w:r>
    </w:p>
    <w:p w:rsidR="009D2A1B" w:rsidRDefault="009D2A1B" w:rsidP="007E05FB">
      <w:pPr>
        <w:ind w:left="7371" w:right="-28"/>
        <w:jc w:val="both"/>
        <w:rPr>
          <w:lang w:val="en-US"/>
        </w:rPr>
      </w:pPr>
      <w:r w:rsidRPr="007E05FB">
        <w:t xml:space="preserve">                                                                                    09 </w:t>
      </w:r>
      <w:r>
        <w:t>октября 2019 года №207</w:t>
      </w:r>
    </w:p>
    <w:p w:rsidR="009D2A1B" w:rsidRDefault="009D2A1B" w:rsidP="007E05FB">
      <w:pPr>
        <w:ind w:left="7371" w:right="-28"/>
        <w:jc w:val="both"/>
        <w:rPr>
          <w:color w:val="000000"/>
        </w:rPr>
      </w:pPr>
      <w:r>
        <w:rPr>
          <w:lang w:val="en-US"/>
        </w:rPr>
        <w:t xml:space="preserve">                                                                                   </w:t>
      </w:r>
      <w:r>
        <w:t>от 20 ноября 2019 года №213)</w:t>
      </w:r>
    </w:p>
    <w:p w:rsidR="009D2A1B" w:rsidRPr="0095096B" w:rsidRDefault="009D2A1B" w:rsidP="00C81882">
      <w:pPr>
        <w:ind w:left="11907" w:right="-567"/>
        <w:jc w:val="both"/>
      </w:pPr>
    </w:p>
    <w:p w:rsidR="009D2A1B" w:rsidRPr="0095096B" w:rsidRDefault="009D2A1B" w:rsidP="004B7E93">
      <w:pPr>
        <w:ind w:left="10065" w:firstLine="720"/>
        <w:jc w:val="both"/>
        <w:rPr>
          <w:color w:val="000000"/>
        </w:rPr>
      </w:pPr>
    </w:p>
    <w:p w:rsidR="009D2A1B" w:rsidRPr="0095096B" w:rsidRDefault="009D2A1B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9D2A1B" w:rsidRPr="0095096B" w:rsidRDefault="009D2A1B" w:rsidP="004B7E93">
      <w:pPr>
        <w:jc w:val="center"/>
        <w:rPr>
          <w:b/>
        </w:rPr>
      </w:pPr>
      <w:r w:rsidRPr="0095096B">
        <w:rPr>
          <w:b/>
        </w:rPr>
        <w:t xml:space="preserve"> на 2019 год и на плановый период 2020 и 2021 годов</w:t>
      </w:r>
    </w:p>
    <w:p w:rsidR="009D2A1B" w:rsidRPr="0095096B" w:rsidRDefault="009D2A1B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"/>
        <w:gridCol w:w="4959"/>
        <w:gridCol w:w="849"/>
        <w:gridCol w:w="993"/>
        <w:gridCol w:w="992"/>
        <w:gridCol w:w="1700"/>
        <w:gridCol w:w="1134"/>
        <w:gridCol w:w="1512"/>
        <w:gridCol w:w="1512"/>
        <w:gridCol w:w="1512"/>
      </w:tblGrid>
      <w:tr w:rsidR="009D2A1B" w:rsidRPr="00A82664" w:rsidTr="004B7E93">
        <w:trPr>
          <w:trHeight w:val="838"/>
        </w:trPr>
        <w:tc>
          <w:tcPr>
            <w:tcW w:w="4962" w:type="dxa"/>
            <w:gridSpan w:val="2"/>
          </w:tcPr>
          <w:p w:rsidR="009D2A1B" w:rsidRPr="00A82664" w:rsidRDefault="009D2A1B">
            <w:pPr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Наименование</w:t>
            </w:r>
          </w:p>
          <w:p w:rsidR="009D2A1B" w:rsidRPr="00A82664" w:rsidRDefault="009D2A1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9D2A1B" w:rsidRPr="00A82664" w:rsidRDefault="009D2A1B">
            <w:pPr>
              <w:ind w:left="-108" w:right="-108"/>
              <w:jc w:val="center"/>
              <w:rPr>
                <w:b/>
              </w:rPr>
            </w:pPr>
            <w:r w:rsidRPr="00A82664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9D2A1B" w:rsidRPr="00A82664" w:rsidRDefault="009D2A1B">
            <w:pPr>
              <w:ind w:left="-108" w:right="-108"/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9D2A1B" w:rsidRPr="00A82664" w:rsidRDefault="009D2A1B">
            <w:pPr>
              <w:ind w:left="-108" w:right="-108"/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Под-раздел</w:t>
            </w:r>
          </w:p>
        </w:tc>
        <w:tc>
          <w:tcPr>
            <w:tcW w:w="1701" w:type="dxa"/>
          </w:tcPr>
          <w:p w:rsidR="009D2A1B" w:rsidRPr="00A82664" w:rsidRDefault="009D2A1B">
            <w:pPr>
              <w:ind w:left="-108" w:right="-108"/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9D2A1B" w:rsidRPr="00A82664" w:rsidRDefault="009D2A1B">
            <w:pPr>
              <w:ind w:left="-108" w:right="-108"/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9D2A1B" w:rsidRPr="00A82664" w:rsidRDefault="009D2A1B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2019 год</w:t>
            </w:r>
          </w:p>
        </w:tc>
        <w:tc>
          <w:tcPr>
            <w:tcW w:w="1512" w:type="dxa"/>
          </w:tcPr>
          <w:p w:rsidR="009D2A1B" w:rsidRPr="00A82664" w:rsidRDefault="009D2A1B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2020 год</w:t>
            </w:r>
          </w:p>
        </w:tc>
        <w:tc>
          <w:tcPr>
            <w:tcW w:w="1512" w:type="dxa"/>
          </w:tcPr>
          <w:p w:rsidR="009D2A1B" w:rsidRPr="00A82664" w:rsidRDefault="009D2A1B" w:rsidP="003C1F8A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2021 год</w:t>
            </w:r>
          </w:p>
        </w:tc>
      </w:tr>
      <w:tr w:rsidR="009D2A1B" w:rsidRPr="00A82664" w:rsidTr="004B7E93">
        <w:trPr>
          <w:tblHeader/>
        </w:trPr>
        <w:tc>
          <w:tcPr>
            <w:tcW w:w="4962" w:type="dxa"/>
            <w:gridSpan w:val="2"/>
            <w:vAlign w:val="bottom"/>
          </w:tcPr>
          <w:p w:rsidR="009D2A1B" w:rsidRPr="00A82664" w:rsidRDefault="009D2A1B">
            <w:pPr>
              <w:spacing w:line="232" w:lineRule="auto"/>
              <w:jc w:val="center"/>
              <w:rPr>
                <w:bCs/>
                <w:spacing w:val="-4"/>
              </w:rPr>
            </w:pPr>
            <w:bookmarkStart w:id="0" w:name="_GoBack"/>
            <w:bookmarkEnd w:id="0"/>
            <w:r w:rsidRPr="00A82664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9D2A1B" w:rsidRPr="00A82664" w:rsidRDefault="009D2A1B">
            <w:pPr>
              <w:spacing w:line="232" w:lineRule="auto"/>
              <w:jc w:val="center"/>
              <w:rPr>
                <w:bCs/>
              </w:rPr>
            </w:pPr>
            <w:r w:rsidRPr="00A82664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9D2A1B" w:rsidRPr="00A82664" w:rsidRDefault="009D2A1B">
            <w:pPr>
              <w:spacing w:line="232" w:lineRule="auto"/>
              <w:jc w:val="center"/>
              <w:rPr>
                <w:bCs/>
              </w:rPr>
            </w:pPr>
            <w:r w:rsidRPr="00A82664">
              <w:rPr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9D2A1B" w:rsidRPr="00A82664" w:rsidRDefault="009D2A1B">
            <w:pPr>
              <w:spacing w:line="232" w:lineRule="auto"/>
              <w:jc w:val="center"/>
              <w:rPr>
                <w:bCs/>
              </w:rPr>
            </w:pPr>
            <w:r w:rsidRPr="00A82664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9D2A1B" w:rsidRPr="00A82664" w:rsidRDefault="009D2A1B">
            <w:pPr>
              <w:spacing w:line="232" w:lineRule="auto"/>
              <w:jc w:val="center"/>
              <w:rPr>
                <w:bCs/>
                <w:spacing w:val="-6"/>
              </w:rPr>
            </w:pPr>
            <w:r w:rsidRPr="00A82664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9D2A1B" w:rsidRPr="00A82664" w:rsidRDefault="009D2A1B">
            <w:pPr>
              <w:spacing w:line="232" w:lineRule="auto"/>
              <w:jc w:val="center"/>
              <w:rPr>
                <w:bCs/>
                <w:spacing w:val="-8"/>
              </w:rPr>
            </w:pPr>
            <w:r w:rsidRPr="00A82664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9D2A1B" w:rsidRPr="00A82664" w:rsidRDefault="009D2A1B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A82664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9D2A1B" w:rsidRPr="00A82664" w:rsidRDefault="009D2A1B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A82664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9D2A1B" w:rsidRPr="00A82664" w:rsidRDefault="009D2A1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9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pPr>
              <w:rPr>
                <w:b/>
                <w:iCs/>
              </w:rPr>
            </w:pPr>
            <w:r w:rsidRPr="00A82664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/>
              </w:rPr>
            </w:pPr>
            <w:r>
              <w:rPr>
                <w:b/>
              </w:rPr>
              <w:t>59943,5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42340,0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39859,0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pPr>
              <w:rPr>
                <w:iCs/>
              </w:rPr>
            </w:pPr>
            <w:r w:rsidRPr="00A82664">
              <w:rPr>
                <w:i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4444,8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05315">
            <w:pPr>
              <w:jc w:val="center"/>
            </w:pPr>
            <w:r>
              <w:t>4444,8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>05 0 00 00000</w:t>
            </w:r>
          </w:p>
          <w:p w:rsidR="009D2A1B" w:rsidRPr="00A82664" w:rsidRDefault="009D2A1B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05315">
            <w:pPr>
              <w:jc w:val="center"/>
            </w:pPr>
            <w:r>
              <w:t>107,6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D35B9">
            <w:pPr>
              <w:jc w:val="center"/>
            </w:pPr>
            <w:r w:rsidRPr="00A82664">
              <w:t>05 0 01 00000</w:t>
            </w:r>
          </w:p>
          <w:p w:rsidR="009D2A1B" w:rsidRPr="00A82664" w:rsidRDefault="009D2A1B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05315">
            <w:pPr>
              <w:jc w:val="center"/>
            </w:pPr>
            <w:r>
              <w:t>107,6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05315">
            <w:pPr>
              <w:jc w:val="center"/>
            </w:pPr>
            <w:r>
              <w:t>96,8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05315">
            <w:pPr>
              <w:jc w:val="center"/>
            </w:pPr>
            <w:r>
              <w:t>96,8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D35B9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05315">
            <w:pPr>
              <w:jc w:val="center"/>
            </w:pPr>
            <w:r>
              <w:t>96,8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D35B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05315">
            <w:pPr>
              <w:jc w:val="center"/>
            </w:pPr>
            <w: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D35B9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05315">
            <w:pPr>
              <w:jc w:val="center"/>
            </w:pPr>
            <w: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05315">
            <w:pPr>
              <w:jc w:val="center"/>
            </w:pPr>
            <w: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9C63B4">
            <w:r w:rsidRPr="00A8266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05315">
            <w:pPr>
              <w:jc w:val="center"/>
            </w:pPr>
            <w:r>
              <w:t>4337,2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9C63B4">
            <w:r w:rsidRPr="00A82664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>
              <w:t>4337,2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6081D">
            <w:pPr>
              <w:jc w:val="center"/>
            </w:pPr>
            <w:r w:rsidRPr="00080817">
              <w:t>4337,2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6081D">
            <w:pPr>
              <w:jc w:val="center"/>
            </w:pPr>
            <w:r w:rsidRPr="00080817">
              <w:t>4337,2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6081D">
            <w:pPr>
              <w:jc w:val="center"/>
            </w:pPr>
            <w:r w:rsidRPr="00080817">
              <w:t>4337,2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6081D">
            <w:pPr>
              <w:jc w:val="center"/>
            </w:pPr>
            <w:r w:rsidRPr="00080817">
              <w:t>4337,2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80394">
            <w:pPr>
              <w:jc w:val="both"/>
            </w:pPr>
            <w:r w:rsidRPr="00A82664"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F2BDC">
            <w:pPr>
              <w:jc w:val="center"/>
            </w:pPr>
            <w:r>
              <w:t>55493,1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39433,0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36719,0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80394">
            <w:pPr>
              <w:jc w:val="both"/>
            </w:pPr>
            <w:r w:rsidRPr="00A82664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40306,3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30716,0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27954,6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9C63B4">
            <w:r w:rsidRPr="00A8266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27489,1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18758,1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15766,2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9C63B4">
            <w:r w:rsidRPr="00A8266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>
              <w:t>20115,0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>
              <w:t>20070,0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6081D">
            <w:pPr>
              <w:jc w:val="center"/>
            </w:pPr>
            <w:r w:rsidRPr="00EA169B">
              <w:t>20070,0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6081D">
            <w:pPr>
              <w:jc w:val="center"/>
            </w:pPr>
            <w:r w:rsidRPr="00EA169B">
              <w:t>20070,0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6081D">
            <w:pPr>
              <w:jc w:val="center"/>
            </w:pPr>
            <w:r w:rsidRPr="00EA169B">
              <w:t>20070,0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B5795">
            <w:r w:rsidRPr="00A8266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B239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B239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22 1 04 00000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overflowPunct/>
              <w:autoSpaceDE/>
              <w:adjustRightInd/>
              <w:jc w:val="center"/>
            </w:pP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B5795">
            <w:r w:rsidRPr="00A82664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B239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B239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22 1 04 79200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overflowPunct/>
              <w:autoSpaceDE/>
              <w:adjustRightInd/>
              <w:jc w:val="center"/>
            </w:pP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B239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B239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B239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B2399">
            <w:pPr>
              <w:jc w:val="center"/>
            </w:pPr>
            <w:r w:rsidRPr="00A82664">
              <w:t>22 1 04 79200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overflowPunct/>
              <w:autoSpaceDE/>
              <w:adjustRightInd/>
              <w:jc w:val="center"/>
            </w:pP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B239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B239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B239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B2399">
            <w:pPr>
              <w:jc w:val="center"/>
            </w:pPr>
            <w:r w:rsidRPr="00A82664">
              <w:t>22 1 04 79200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overflowPunct/>
              <w:autoSpaceDE/>
              <w:adjustRightInd/>
              <w:jc w:val="center"/>
            </w:pP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9C63B4">
            <w:r w:rsidRPr="00A82664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22 2 00 00000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>
              <w:t>7374,1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22 2 01 00000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>
              <w:t>7269,0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9D2A1B" w:rsidRPr="00A82664" w:rsidTr="0088185F">
        <w:trPr>
          <w:trHeight w:val="332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6081D">
            <w:pPr>
              <w:jc w:val="center"/>
            </w:pPr>
            <w:r w:rsidRPr="00453E03">
              <w:t>7269,0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6081D">
            <w:pPr>
              <w:jc w:val="center"/>
            </w:pPr>
            <w:r w:rsidRPr="00453E03">
              <w:t>7269,0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6081D">
            <w:pPr>
              <w:jc w:val="center"/>
            </w:pPr>
            <w:r w:rsidRPr="00453E03">
              <w:t>7269,0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B5795">
            <w:r w:rsidRPr="00A82664"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C1226">
            <w:pPr>
              <w:jc w:val="center"/>
            </w:pPr>
            <w:r w:rsidRPr="00A82664">
              <w:t>22 2 06 00000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C1226">
            <w:pPr>
              <w:jc w:val="center"/>
            </w:pPr>
            <w:r w:rsidRPr="00A82664">
              <w:t>105,1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B5795">
            <w:r w:rsidRPr="00A82664">
              <w:t>Комплектование книжных фондов  муниципальных общедоступных библиотек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C1226">
            <w:pPr>
              <w:jc w:val="center"/>
              <w:rPr>
                <w:lang w:val="en-US"/>
              </w:rPr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  <w:rPr>
                <w:lang w:val="en-US"/>
              </w:rPr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  <w:rPr>
                <w:lang w:val="en-US"/>
              </w:rPr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r w:rsidRPr="00A82664">
              <w:t>Подключение муниципальных общедоступных библиотек к информационно-телекоммуникационной сети "Интернет"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</w:t>
            </w:r>
            <w:r w:rsidRPr="00A82664">
              <w:t>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A7350">
            <w:pPr>
              <w:jc w:val="center"/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</w:t>
            </w:r>
            <w:r w:rsidRPr="00A82664">
              <w:t>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A7350">
            <w:pPr>
              <w:jc w:val="center"/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</w:t>
            </w:r>
            <w:r w:rsidRPr="00A82664">
              <w:t>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r w:rsidRPr="00A82664">
              <w:t>Муниципальная программа " Социальная поддержка инвалидов в Озинском муниципальном районе на 2018 -2020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A7350">
            <w:pPr>
              <w:jc w:val="center"/>
            </w:pPr>
            <w:r w:rsidRPr="00A82664">
              <w:t>68 0 00 00000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r w:rsidRPr="00A82664">
              <w:t>Основное мероприятие  " Социальная поддержка инвалидов в Озинском муниципальном районе на 2018- 2020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442CB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A7350">
            <w:pPr>
              <w:jc w:val="center"/>
            </w:pPr>
            <w:r w:rsidRPr="00A82664">
              <w:t>68 0 01 00000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442CB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A7350">
            <w:pPr>
              <w:jc w:val="center"/>
            </w:pPr>
            <w:r w:rsidRPr="00A82664">
              <w:t>68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16B87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442CB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16B87">
            <w:pPr>
              <w:jc w:val="center"/>
            </w:pPr>
            <w:r w:rsidRPr="00A82664">
              <w:t>68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16B87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442CB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16B87">
            <w:pPr>
              <w:jc w:val="center"/>
            </w:pPr>
            <w:r w:rsidRPr="00A82664">
              <w:t>68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16B87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B5795">
            <w:r w:rsidRPr="00A82664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12717,6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10389">
            <w:pPr>
              <w:jc w:val="center"/>
            </w:pPr>
            <w:r w:rsidRPr="00A82664">
              <w:t>11957,9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E371B">
            <w:pPr>
              <w:jc w:val="center"/>
            </w:pPr>
            <w:r w:rsidRPr="00A82664">
              <w:t>12188,4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B5795">
            <w:r w:rsidRPr="00A8266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12717,6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11957,9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12188,4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B5795">
            <w:r w:rsidRPr="00A82664">
              <w:t>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A4A55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12081,7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10389">
            <w:pPr>
              <w:jc w:val="center"/>
            </w:pPr>
            <w:r w:rsidRPr="00A82664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E371B">
            <w:pPr>
              <w:jc w:val="center"/>
            </w:pPr>
            <w:r w:rsidRPr="00A82664">
              <w:t>11579,0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6081D">
            <w:pPr>
              <w:jc w:val="center"/>
            </w:pPr>
            <w:r w:rsidRPr="00C351AC">
              <w:t>12081,7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11579,0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6081D">
            <w:pPr>
              <w:jc w:val="center"/>
            </w:pPr>
            <w:r w:rsidRPr="00C351AC">
              <w:t>12081,7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11579,0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r w:rsidRPr="00A8266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835AD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635,9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10389">
            <w:pPr>
              <w:jc w:val="center"/>
            </w:pPr>
            <w:r w:rsidRPr="00A82664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E371B">
            <w:pPr>
              <w:jc w:val="center"/>
            </w:pPr>
            <w:r w:rsidRPr="00A82664">
              <w:t>609,4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835AD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>
              <w:t>635,9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609,4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>
              <w:t>635,9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25A37">
            <w:pPr>
              <w:jc w:val="center"/>
            </w:pPr>
            <w:r w:rsidRPr="00A82664">
              <w:t>609,4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05315">
            <w:r w:rsidRPr="00A82664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0531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15186,8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05315">
            <w:pPr>
              <w:overflowPunct/>
              <w:autoSpaceDE/>
              <w:adjustRightInd/>
              <w:jc w:val="center"/>
            </w:pPr>
            <w:r w:rsidRPr="00A82664">
              <w:t>8717,0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05315">
            <w:pPr>
              <w:overflowPunct/>
              <w:autoSpaceDE/>
              <w:adjustRightInd/>
              <w:jc w:val="center"/>
            </w:pPr>
            <w:r w:rsidRPr="00A82664">
              <w:t>8764,4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E108B">
            <w:pPr>
              <w:jc w:val="center"/>
            </w:pPr>
            <w:r w:rsidRPr="00A82664">
              <w:t>05 0 00 00000</w:t>
            </w:r>
          </w:p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1870,2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D4721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D4721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E108B">
            <w:pPr>
              <w:jc w:val="center"/>
            </w:pPr>
            <w:r w:rsidRPr="00A82664">
              <w:t>05 0 01 00000</w:t>
            </w:r>
          </w:p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1870,2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E108B">
            <w:pPr>
              <w:jc w:val="center"/>
            </w:pPr>
            <w:r w:rsidRPr="00A82664">
              <w:t>05 0 01 72300</w:t>
            </w:r>
          </w:p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1683,2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E108B">
            <w:pPr>
              <w:jc w:val="center"/>
            </w:pPr>
            <w:r w:rsidRPr="00A82664">
              <w:t>05 0 01 72300</w:t>
            </w:r>
          </w:p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6081D">
            <w:pPr>
              <w:jc w:val="center"/>
            </w:pPr>
            <w:r w:rsidRPr="006B62E6">
              <w:t>1683,2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B5795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E108B">
            <w:pPr>
              <w:jc w:val="center"/>
            </w:pPr>
            <w:r w:rsidRPr="00A82664">
              <w:t>05 0 01 72300</w:t>
            </w:r>
          </w:p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6081D">
            <w:pPr>
              <w:jc w:val="center"/>
            </w:pPr>
            <w:r w:rsidRPr="006B62E6">
              <w:t>1683,2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F024F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9D2A1B" w:rsidRPr="00A82664" w:rsidRDefault="009D2A1B" w:rsidP="004B7E93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E108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E108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03F95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E108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F024F">
            <w:r w:rsidRPr="00A82664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F024F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F024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F024F">
            <w:pPr>
              <w:jc w:val="center"/>
            </w:pPr>
            <w:r>
              <w:t>646,3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F024F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F024F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646,3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646,3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625,0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625,0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D7EFB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D7EFB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7940F0" w:rsidRDefault="009D2A1B" w:rsidP="001D7EFB">
            <w:r w:rsidRPr="007940F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940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940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940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940F0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34450">
            <w:pPr>
              <w:jc w:val="center"/>
            </w:pPr>
            <w:r>
              <w:t>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7940F0" w:rsidRDefault="009D2A1B" w:rsidP="001D7EFB">
            <w:r w:rsidRPr="007940F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940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940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940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940F0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2023,3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1559,4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2023,3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overflowPunct/>
              <w:autoSpaceDE/>
              <w:adjustRightInd/>
              <w:jc w:val="center"/>
            </w:pPr>
            <w:r w:rsidRPr="00A82664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overflowPunct/>
              <w:autoSpaceDE/>
              <w:adjustRightInd/>
              <w:jc w:val="center"/>
            </w:pPr>
            <w:r w:rsidRPr="00A82664">
              <w:t>1559,4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2023,3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overflowPunct/>
              <w:autoSpaceDE/>
              <w:adjustRightInd/>
              <w:jc w:val="center"/>
            </w:pPr>
            <w:r w:rsidRPr="00A82664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overflowPunct/>
              <w:autoSpaceDE/>
              <w:adjustRightInd/>
              <w:jc w:val="center"/>
            </w:pPr>
            <w:r w:rsidRPr="00A82664">
              <w:t>1559,4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1734,3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1399,8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1447,4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1734,3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1399,8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1447,4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278,4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116,4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112,0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278,4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116,4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112,0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7940F0" w:rsidRDefault="009D2A1B" w:rsidP="00534450">
            <w:r w:rsidRPr="007940F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3445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3445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3445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34450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31C13">
            <w:pPr>
              <w:jc w:val="center"/>
            </w:pPr>
            <w:r>
              <w:t>10,6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7940F0" w:rsidRDefault="009D2A1B" w:rsidP="00534450">
            <w:r w:rsidRPr="007940F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3445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3445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3445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34450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31C13">
            <w:pPr>
              <w:jc w:val="center"/>
            </w:pPr>
            <w:r>
              <w:t>10,6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D1B53">
            <w:pPr>
              <w:jc w:val="both"/>
            </w:pPr>
            <w:r w:rsidRPr="00A82664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74 1 00 00000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10647,0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D7EFB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7914,8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D7EFB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7821,3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D7EFB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E0F61">
            <w:pPr>
              <w:jc w:val="center"/>
            </w:pPr>
            <w:r>
              <w:t>7821,3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D7EFB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44,0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D7EFB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44,0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49,5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49,5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r w:rsidRPr="00AD5F31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D5F31">
            <w:pPr>
              <w:jc w:val="center"/>
            </w:pPr>
            <w:r w:rsidRPr="00A82664">
              <w:t xml:space="preserve">74 1 00 </w:t>
            </w:r>
            <w:r>
              <w:t>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31C13">
            <w:pPr>
              <w:jc w:val="center"/>
            </w:pPr>
            <w:r>
              <w:t>288,2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 xml:space="preserve">74 1 00 </w:t>
            </w:r>
            <w:r>
              <w:t>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31C13">
            <w:pPr>
              <w:jc w:val="center"/>
            </w:pPr>
            <w:r>
              <w:t>288,2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 xml:space="preserve">74 1 00 </w:t>
            </w:r>
            <w:r>
              <w:t>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31C13">
            <w:pPr>
              <w:jc w:val="center"/>
            </w:pPr>
            <w:r>
              <w:t>288,2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r w:rsidRPr="00AD5F31">
              <w:t>Осуществление расходов за счет иных межбюджетных трансфертов стимулирующего (поощрительного)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D5F31">
            <w:pPr>
              <w:jc w:val="center"/>
            </w:pPr>
            <w:r w:rsidRPr="00A82664">
              <w:t xml:space="preserve">74 1 00 </w:t>
            </w:r>
            <w:r>
              <w:t>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31C13">
            <w:pPr>
              <w:jc w:val="center"/>
            </w:pPr>
            <w:r>
              <w:t>2444,0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 xml:space="preserve">74 1 00 </w:t>
            </w:r>
            <w:r>
              <w:t>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31C13">
            <w:pPr>
              <w:jc w:val="center"/>
            </w:pPr>
            <w:r>
              <w:t>2444,0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 xml:space="preserve">74 1 00 </w:t>
            </w:r>
            <w:r>
              <w:t>78А00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31C13">
            <w:pPr>
              <w:jc w:val="center"/>
            </w:pPr>
            <w:r>
              <w:t>2444,0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D7EFB">
            <w:r w:rsidRPr="00A82664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D7EFB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>
              <w:t>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r w:rsidRPr="00A8266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>
              <w:t>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r w:rsidRPr="00A8266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>
              <w:t>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r w:rsidRPr="00A8266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>
              <w:t>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>
              <w:t>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>
              <w:t>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>
              <w:t>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r w:rsidRPr="00A82664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r w:rsidRPr="00A82664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AD5F31">
            <w:pPr>
              <w:jc w:val="center"/>
            </w:pPr>
            <w:r w:rsidRPr="00CA23CB"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AD5F31">
            <w:pPr>
              <w:jc w:val="center"/>
            </w:pPr>
            <w:r w:rsidRPr="00CA23CB"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AD5F31">
            <w:pPr>
              <w:jc w:val="center"/>
            </w:pPr>
            <w:r w:rsidRPr="00CA23CB"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AD5F31">
            <w:pPr>
              <w:jc w:val="center"/>
            </w:pPr>
            <w:r w:rsidRPr="00CA23CB"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r w:rsidRPr="00A8266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7940F0">
            <w:pPr>
              <w:jc w:val="center"/>
            </w:pPr>
            <w:r w:rsidRPr="00D43D1B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7940F0">
            <w:pPr>
              <w:jc w:val="center"/>
            </w:pPr>
            <w:r w:rsidRPr="00D43D1B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7940F0">
            <w:pPr>
              <w:jc w:val="center"/>
            </w:pPr>
            <w:r w:rsidRPr="00D43D1B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pPr>
              <w:rPr>
                <w:b/>
                <w:iCs/>
              </w:rPr>
            </w:pPr>
            <w:r w:rsidRPr="00A82664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/>
                <w:lang w:val="en-US"/>
              </w:rPr>
            </w:pPr>
            <w:r w:rsidRPr="00A82664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/>
              </w:rPr>
            </w:pPr>
            <w:r>
              <w:rPr>
                <w:b/>
              </w:rPr>
              <w:t>11020,6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8741,4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8396,3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pPr>
              <w:rPr>
                <w:iCs/>
              </w:rPr>
            </w:pPr>
            <w:r w:rsidRPr="00A8266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5162,0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5391,1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5033,7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736B">
            <w:pPr>
              <w:jc w:val="center"/>
            </w:pPr>
            <w:r>
              <w:t>5162,0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736B">
            <w:pPr>
              <w:overflowPunct/>
              <w:autoSpaceDE/>
              <w:adjustRightInd/>
              <w:jc w:val="center"/>
            </w:pPr>
            <w:r w:rsidRPr="00A82664">
              <w:t>5391,1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736B">
            <w:pPr>
              <w:overflowPunct/>
              <w:autoSpaceDE/>
              <w:adjustRightInd/>
              <w:jc w:val="center"/>
            </w:pPr>
            <w:r w:rsidRPr="00A82664">
              <w:t>5033,7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E3B6F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580,6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46D6E">
            <w:pPr>
              <w:jc w:val="center"/>
            </w:pPr>
            <w:r w:rsidRPr="00A82664">
              <w:t>583,0</w:t>
            </w:r>
          </w:p>
        </w:tc>
      </w:tr>
      <w:tr w:rsidR="009D2A1B" w:rsidRPr="00A82664" w:rsidTr="00891E45">
        <w:trPr>
          <w:trHeight w:val="1172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E3B6F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580,6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46D6E">
            <w:pPr>
              <w:jc w:val="center"/>
            </w:pPr>
            <w:r w:rsidRPr="00A82664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46D6E">
            <w:pPr>
              <w:jc w:val="center"/>
            </w:pPr>
            <w:r w:rsidRPr="00A82664">
              <w:t>583,0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E3B6F">
            <w:r w:rsidRPr="00A82664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580,6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46D6E">
            <w:pPr>
              <w:jc w:val="center"/>
            </w:pPr>
            <w:r w:rsidRPr="00A82664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46D6E">
            <w:pPr>
              <w:jc w:val="center"/>
            </w:pPr>
            <w:r w:rsidRPr="00A82664">
              <w:t>583,0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E3B6F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570,8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578,0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583,0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E3B6F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570,8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578,0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583,0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E3B6F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E3B6F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4581,4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4808,1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4450,7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BE6002">
            <w:pPr>
              <w:jc w:val="center"/>
            </w:pPr>
            <w:r w:rsidRPr="002469F1">
              <w:t>4581,4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736B">
            <w:pPr>
              <w:overflowPunct/>
              <w:autoSpaceDE/>
              <w:adjustRightInd/>
              <w:jc w:val="center"/>
            </w:pPr>
            <w:r w:rsidRPr="00A82664">
              <w:t>4808,1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736B">
            <w:pPr>
              <w:overflowPunct/>
              <w:autoSpaceDE/>
              <w:adjustRightInd/>
              <w:jc w:val="center"/>
            </w:pPr>
            <w:r w:rsidRPr="00A82664">
              <w:t>4450,7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BE6002">
            <w:pPr>
              <w:jc w:val="center"/>
            </w:pPr>
            <w:r w:rsidRPr="002469F1">
              <w:t>4581,4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736B">
            <w:pPr>
              <w:overflowPunct/>
              <w:autoSpaceDE/>
              <w:adjustRightInd/>
              <w:jc w:val="center"/>
            </w:pPr>
            <w:r w:rsidRPr="00A82664">
              <w:t>4805,8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736B">
            <w:pPr>
              <w:overflowPunct/>
              <w:autoSpaceDE/>
              <w:adjustRightInd/>
              <w:jc w:val="center"/>
            </w:pPr>
            <w:r w:rsidRPr="00A82664">
              <w:t>4448,4</w:t>
            </w:r>
          </w:p>
        </w:tc>
      </w:tr>
      <w:tr w:rsidR="009D2A1B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3518,9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3641,2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3754,0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20E40">
            <w:pPr>
              <w:jc w:val="center"/>
            </w:pPr>
            <w:r w:rsidRPr="00A82664">
              <w:t>3518,9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20E40">
            <w:pPr>
              <w:overflowPunct/>
              <w:autoSpaceDE/>
              <w:adjustRightInd/>
              <w:jc w:val="center"/>
            </w:pPr>
            <w:r w:rsidRPr="00A82664">
              <w:t>3641,2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20E40">
            <w:pPr>
              <w:overflowPunct/>
              <w:autoSpaceDE/>
              <w:adjustRightInd/>
              <w:jc w:val="center"/>
            </w:pPr>
            <w:r w:rsidRPr="00A82664">
              <w:t>3754,0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1056,7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1164,6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694,4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20E40">
            <w:pPr>
              <w:jc w:val="center"/>
            </w:pPr>
            <w:r>
              <w:t>1056,7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2B14">
            <w:pPr>
              <w:overflowPunct/>
              <w:autoSpaceDE/>
              <w:adjustRightInd/>
              <w:jc w:val="center"/>
            </w:pPr>
            <w:r w:rsidRPr="00A82664">
              <w:t>1164,6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2B14">
            <w:pPr>
              <w:overflowPunct/>
              <w:autoSpaceDE/>
              <w:adjustRightInd/>
              <w:jc w:val="center"/>
            </w:pPr>
            <w:r w:rsidRPr="00A82664">
              <w:t>694,4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overflowPunct/>
              <w:autoSpaceDE/>
              <w:adjustRightInd/>
              <w:jc w:val="center"/>
            </w:pPr>
            <w:r w:rsidRPr="00A82664">
              <w:t>2,3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46D6E">
            <w:pPr>
              <w:jc w:val="center"/>
            </w:pPr>
            <w:r w:rsidRPr="00A82664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>2,3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46D6E">
            <w:pPr>
              <w:jc w:val="center"/>
            </w:pPr>
            <w:r w:rsidRPr="00A82664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>2,3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5E4451" w:rsidRDefault="009D2A1B" w:rsidP="004B7E93">
            <w:r w:rsidRPr="005E4451"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46D6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5E4451" w:rsidRDefault="009D2A1B" w:rsidP="004B7E93">
            <w:r w:rsidRPr="005E4451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5E4451" w:rsidRDefault="009D2A1B" w:rsidP="004B7E93">
            <w:r w:rsidRPr="005E4451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5E4451" w:rsidRDefault="009D2A1B" w:rsidP="004B7E93">
            <w:r w:rsidRPr="005E4451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5E4451" w:rsidRDefault="009D2A1B" w:rsidP="004B7E93">
            <w:r w:rsidRPr="005E4451"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73 1 00 78800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5E4451" w:rsidRDefault="009D2A1B" w:rsidP="004B7E93">
            <w:r w:rsidRPr="005E4451">
              <w:t>Межбюджетные тра</w:t>
            </w:r>
            <w:r>
              <w:t>н</w:t>
            </w:r>
            <w:r w:rsidRPr="005E4451">
              <w:t>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73 1 00 78800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5E4451" w:rsidRDefault="009D2A1B" w:rsidP="004B7E93">
            <w:r w:rsidRPr="005E4451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73 1 00 78800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540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E0F61">
            <w:pPr>
              <w:jc w:val="center"/>
            </w:pPr>
            <w:r>
              <w:t>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E0F61">
            <w:pPr>
              <w:jc w:val="center"/>
            </w:pPr>
            <w:r>
              <w:t>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1DD4">
            <w:r w:rsidRPr="00A82664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E0F61">
            <w:pPr>
              <w:jc w:val="center"/>
            </w:pPr>
            <w:r>
              <w:t>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E0F61">
            <w:pPr>
              <w:jc w:val="center"/>
            </w:pPr>
            <w:r w:rsidRPr="00A82664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4579,2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3362,4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03F95">
            <w:pPr>
              <w:jc w:val="center"/>
            </w:pPr>
            <w:r w:rsidRPr="00A82664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03F95">
            <w:pPr>
              <w:jc w:val="center"/>
            </w:pPr>
            <w:r w:rsidRPr="00A82664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03F95">
            <w:pPr>
              <w:jc w:val="center"/>
            </w:pPr>
            <w:r w:rsidRPr="00A82664">
              <w:t>3362,4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03F95">
            <w:pPr>
              <w:jc w:val="center"/>
            </w:pPr>
            <w:r w:rsidRPr="00A82664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03F95">
            <w:pPr>
              <w:jc w:val="center"/>
            </w:pPr>
            <w:r w:rsidRPr="00A82664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03F95">
            <w:pPr>
              <w:jc w:val="center"/>
            </w:pPr>
            <w:r w:rsidRPr="00A82664">
              <w:t>3362,4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03F95">
            <w:pPr>
              <w:jc w:val="center"/>
            </w:pPr>
            <w:r w:rsidRPr="00A82664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03F95">
            <w:pPr>
              <w:jc w:val="center"/>
            </w:pPr>
            <w:r w:rsidRPr="00A82664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03F95">
            <w:pPr>
              <w:jc w:val="center"/>
            </w:pPr>
            <w:r w:rsidRPr="00A82664">
              <w:t>3362,4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923D3A">
            <w:pPr>
              <w:jc w:val="center"/>
            </w:pPr>
            <w:r w:rsidRPr="00A82664">
              <w:t>2500,0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923D3A">
            <w:pPr>
              <w:jc w:val="center"/>
            </w:pPr>
            <w:r w:rsidRPr="00A82664">
              <w:t>2500,0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923D3A">
            <w:pPr>
              <w:jc w:val="center"/>
            </w:pPr>
            <w:r w:rsidRPr="00A82664">
              <w:t>2500,0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862,4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>862,4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17F2B">
            <w:pPr>
              <w:jc w:val="center"/>
            </w:pPr>
            <w:r w:rsidRPr="00A82664">
              <w:t>862,4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5E4451" w:rsidRDefault="009D2A1B" w:rsidP="004B7E93">
            <w: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255,7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5E4451" w:rsidRDefault="009D2A1B" w:rsidP="004B7E93">
            <w:r w:rsidRPr="005E4451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1252,7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5E4451" w:rsidRDefault="009D2A1B" w:rsidP="004B7E93">
            <w:r w:rsidRPr="005E4451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BE6002">
            <w:pPr>
              <w:jc w:val="center"/>
            </w:pPr>
            <w:r w:rsidRPr="00D068BA">
              <w:t>1252,7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5E4451" w:rsidRDefault="009D2A1B" w:rsidP="004B7E93">
            <w:r w:rsidRPr="005E4451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73 1 00 40020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BE6002">
            <w:pPr>
              <w:jc w:val="center"/>
            </w:pPr>
            <w:r w:rsidRPr="00D068BA">
              <w:t>1252,7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5E4451" w:rsidRDefault="009D2A1B" w:rsidP="00CF641C">
            <w:r w:rsidRPr="005E4451">
              <w:t>Межбюджетные тра</w:t>
            </w:r>
            <w:r>
              <w:t>н</w:t>
            </w:r>
            <w:r w:rsidRPr="005E4451">
              <w:t>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73 1 00 40020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BE6002">
            <w:pPr>
              <w:jc w:val="center"/>
            </w:pPr>
            <w:r w:rsidRPr="00D068BA">
              <w:t>1252,7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5E4451" w:rsidRDefault="009D2A1B" w:rsidP="00CF641C">
            <w:r w:rsidRPr="005E4451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73 1 00 40020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540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BE6002">
            <w:pPr>
              <w:jc w:val="center"/>
            </w:pPr>
            <w:r w:rsidRPr="00D068BA">
              <w:t>1252,7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pPr>
              <w:rPr>
                <w:b/>
              </w:rPr>
            </w:pPr>
            <w:r w:rsidRPr="00A82664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/>
              </w:rPr>
            </w:pPr>
            <w:r>
              <w:rPr>
                <w:b/>
              </w:rPr>
              <w:t>118238,3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50587,7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59023,7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pPr>
              <w:rPr>
                <w:iCs/>
              </w:rPr>
            </w:pPr>
            <w:r w:rsidRPr="00A8266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35396,6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26883,9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27807,3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pPr>
              <w:rPr>
                <w:iCs/>
              </w:rPr>
            </w:pPr>
            <w:r w:rsidRPr="00A82664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1501,5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1367,1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pPr>
              <w:rPr>
                <w:iCs/>
              </w:rPr>
            </w:pPr>
            <w:r w:rsidRPr="00A82664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BE6002">
            <w:pPr>
              <w:jc w:val="center"/>
            </w:pPr>
            <w:r w:rsidRPr="008838DE">
              <w:t>1501,5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1367,1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pPr>
              <w:rPr>
                <w:iCs/>
              </w:rPr>
            </w:pPr>
            <w:r w:rsidRPr="00A8266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BE6002">
            <w:pPr>
              <w:jc w:val="center"/>
            </w:pPr>
            <w:r w:rsidRPr="008838DE">
              <w:t>1501,5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1367,1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BE6002">
            <w:pPr>
              <w:jc w:val="center"/>
            </w:pPr>
            <w:r w:rsidRPr="008838DE">
              <w:t>1501,5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1367,1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BE6002">
            <w:pPr>
              <w:jc w:val="center"/>
            </w:pPr>
            <w:r w:rsidRPr="008838DE">
              <w:t>1501,5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1367,1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BE6002">
            <w:pPr>
              <w:jc w:val="center"/>
            </w:pPr>
            <w:r w:rsidRPr="008838DE">
              <w:t>1501,5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1367,1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14330,9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15964,9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14312,0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1515,0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1563,3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1611,7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1492,7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1541,0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1589,4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212,8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219,7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226,7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209,3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211,6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209,3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211,6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15,1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15,1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224,9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231,8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238,8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208,5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207,7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208,5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200,8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207,7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31,1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>
              <w:t>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31,1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213,0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219,9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226,8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211,6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211,6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15,2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15,2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Осуществление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228,5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235,5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214,3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211,2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218,5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>
              <w:t>214,3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211,2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218,5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17,0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>
              <w:t>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17,0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221,7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228,6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214,8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217,3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>
              <w:t>214,8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210,0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217,3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11,3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11,3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Осуществление 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405,6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419,4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433,0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385,3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414,4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>
              <w:t>385,3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414,4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20,3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18,6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>
              <w:t>20,3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18,6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22,3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22,3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22,3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D4AD7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22,3</w:t>
            </w:r>
          </w:p>
        </w:tc>
      </w:tr>
      <w:tr w:rsidR="009D2A1B" w:rsidRPr="00A82664" w:rsidTr="008D541B">
        <w:trPr>
          <w:gridBefore w:val="1"/>
          <w:trHeight w:val="54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12815,9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14401,6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12700,3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>
              <w:t>12815,9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14401,6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12700,3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12731,7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14208,6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12600,3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12463,7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14090,6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12482,3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E0F61">
            <w:pPr>
              <w:jc w:val="center"/>
            </w:pPr>
            <w:r>
              <w:t>12463,7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14090,6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12482,3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118,0</w:t>
            </w:r>
          </w:p>
        </w:tc>
      </w:tr>
      <w:tr w:rsidR="009D2A1B" w:rsidRPr="00A82664" w:rsidTr="002F28BB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118,0</w:t>
            </w:r>
          </w:p>
        </w:tc>
      </w:tr>
      <w:tr w:rsidR="009D2A1B" w:rsidRPr="00A82664" w:rsidTr="002F28BB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31C13">
            <w:pPr>
              <w:jc w:val="center"/>
            </w:pPr>
            <w:r>
              <w:t>68,0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>
              <w:t>-</w:t>
            </w:r>
          </w:p>
        </w:tc>
      </w:tr>
      <w:tr w:rsidR="009D2A1B" w:rsidRPr="00A82664" w:rsidTr="002F28BB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31C13">
            <w:pPr>
              <w:jc w:val="center"/>
            </w:pPr>
            <w:r>
              <w:t>68,0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20E40">
            <w:pPr>
              <w:jc w:val="center"/>
            </w:pPr>
            <w:r>
              <w:t>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20E40">
            <w:pPr>
              <w:jc w:val="center"/>
            </w:pPr>
            <w:r w:rsidRPr="00A82664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20E40">
            <w:pPr>
              <w:jc w:val="center"/>
            </w:pPr>
            <w:r w:rsidRPr="00A82664">
              <w:t>100,0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>
              <w:t>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100,0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7C18BD"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85500">
            <w:pPr>
              <w:jc w:val="center"/>
            </w:pPr>
            <w:r>
              <w:t>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7C18BD" w:rsidRDefault="009D2A1B" w:rsidP="004B7E93">
            <w:r w:rsidRPr="007C18BD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 xml:space="preserve">70 5 00 </w:t>
            </w:r>
            <w:r w:rsidRPr="007C18BD"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6081D">
            <w:pPr>
              <w:jc w:val="center"/>
            </w:pPr>
            <w:r>
              <w:t>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>
              <w:t xml:space="preserve">70 5 00 </w:t>
            </w:r>
            <w:r w:rsidRPr="007C18BD"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6081D">
            <w:pPr>
              <w:jc w:val="center"/>
            </w:pPr>
            <w:r>
              <w:t>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>
              <w:t xml:space="preserve">70 5 00 </w:t>
            </w:r>
            <w:r w:rsidRPr="007C18BD"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6081D">
            <w:pPr>
              <w:jc w:val="center"/>
            </w:pPr>
            <w:r>
              <w:t>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45599">
            <w:r w:rsidRPr="00A82664"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35AF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35AF0">
            <w:pPr>
              <w:jc w:val="center"/>
            </w:pPr>
            <w:r w:rsidRPr="00A82664">
              <w:t>40,0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45599">
            <w:r w:rsidRPr="00A82664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40,0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45599">
            <w:r w:rsidRPr="00A82664">
              <w:t>Управление резервными средствами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40,0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45599">
            <w:r w:rsidRPr="00A82664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40,0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45599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40,0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45599">
            <w:r w:rsidRPr="00A82664"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870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40,0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444E1">
            <w:pPr>
              <w:jc w:val="center"/>
            </w:pPr>
            <w:r>
              <w:t>19521,4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8511,9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12088,2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381,7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B07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B07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381,7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343,5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E60EBA">
            <w:pPr>
              <w:jc w:val="center"/>
            </w:pPr>
            <w:r>
              <w:t>343,5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E60EBA">
            <w:pPr>
              <w:jc w:val="center"/>
            </w:pPr>
            <w:r>
              <w:t>343,5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9D2A1B" w:rsidRPr="00A82664" w:rsidRDefault="009D2A1B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38,2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38,2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jc w:val="center"/>
            </w:pPr>
            <w:r w:rsidRPr="00A82664">
              <w:t>-</w:t>
            </w:r>
          </w:p>
        </w:tc>
      </w:tr>
      <w:tr w:rsidR="009D2A1B" w:rsidRPr="00A82664" w:rsidTr="002B3FE3">
        <w:trPr>
          <w:gridBefore w:val="1"/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110</w:t>
            </w:r>
          </w:p>
          <w:p w:rsidR="009D2A1B" w:rsidRPr="00A82664" w:rsidRDefault="009D2A1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38,2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549A4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2B3FE3" w:rsidRDefault="009D2A1B" w:rsidP="00600594">
            <w:r w:rsidRPr="002B3FE3">
              <w:t>Муниципальная программа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>
              <w:t>65 0 00 00000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2B3FE3" w:rsidRDefault="009D2A1B" w:rsidP="00600594">
            <w:r w:rsidRPr="002B3FE3">
              <w:t>Основное мероприятие "</w:t>
            </w:r>
            <w:r w:rsidRPr="00BE6002">
              <w:t>Оснащение домов системы социального обслуживания граждан муниципального специализированного жилищного фонда, предоставляемых для проживания отдельных категорий граждан, бытовыми приборами, аппаратурой распределительной и регулирующей электрической, мебелью и мягким инвентарем</w:t>
            </w:r>
            <w:r w:rsidRPr="002B3FE3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342EC">
            <w:pPr>
              <w:jc w:val="center"/>
            </w:pPr>
            <w:r>
              <w:t>65 0 02 00000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2B3FE3" w:rsidRDefault="009D2A1B" w:rsidP="00600594">
            <w:r w:rsidRPr="005342EC">
              <w:t>Оснащение домов системы социального обслуживания граждан муниципального специализированного жилищного фонда, предоставляемых для проживания отдельных категорий граждан, бытовыми приборами, аппаратурой распределительной и регулирующей электрической, мебелью и мягким инвентарем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>
              <w:t>65 0 02 72810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31C13">
            <w:pPr>
              <w:jc w:val="center"/>
            </w:pPr>
            <w:r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2B3FE3">
            <w:pPr>
              <w:jc w:val="center"/>
            </w:pPr>
            <w:r>
              <w:t>65 0 02 7281</w:t>
            </w:r>
            <w:r w:rsidRPr="00263FDC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2B3FE3">
            <w:pPr>
              <w:jc w:val="center"/>
            </w:pPr>
            <w:r>
              <w:t>65 0 02 7281</w:t>
            </w:r>
            <w:r w:rsidRPr="00263FDC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8593,3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7993,2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10569,6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A3D24">
            <w:r w:rsidRPr="00A82664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901,5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775,0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790,0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A3D24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901,5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775,0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790,0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A3D24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774,5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728,5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A3D24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774,5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728,5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A3D24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127,0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61,5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A3D24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127,0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61,5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818,6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662,6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781,9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>
              <w:t>818,6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662,6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781,9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495,2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496,6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513,9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495,2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496,6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513,9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323,0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268,0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323,0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268,0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rPr>
                <w:iCs/>
              </w:rPr>
            </w:pPr>
            <w:r w:rsidRPr="00A8266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31C13">
            <w:pPr>
              <w:jc w:val="center"/>
            </w:pPr>
            <w:r>
              <w:t>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rPr>
                <w:iCs/>
              </w:rPr>
            </w:pPr>
            <w:r w:rsidRPr="00A8266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31C13">
            <w:pPr>
              <w:jc w:val="center"/>
            </w:pPr>
            <w:r>
              <w:t>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pPr>
              <w:rPr>
                <w:iCs/>
              </w:rPr>
            </w:pPr>
            <w:r w:rsidRPr="00A82664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B0D99">
            <w:pPr>
              <w:jc w:val="center"/>
            </w:pPr>
            <w:r>
              <w:t>6873,2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6555,6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8997,7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pPr>
              <w:rPr>
                <w:iCs/>
              </w:rPr>
            </w:pPr>
            <w:r w:rsidRPr="00A82664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6839,1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6505,6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8947,7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3678,0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3402,3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3668,9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3678,0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3402,3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3668,9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3141,1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3103,3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5278,8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2B14">
            <w:pPr>
              <w:jc w:val="center"/>
            </w:pPr>
            <w:r>
              <w:t>3141,1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2B14">
            <w:pPr>
              <w:jc w:val="center"/>
            </w:pPr>
            <w:r w:rsidRPr="00A82664">
              <w:t>3103,3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2B14">
            <w:pPr>
              <w:jc w:val="center"/>
            </w:pPr>
            <w:r w:rsidRPr="00A82664">
              <w:t>5278,8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rPr>
                <w:iCs/>
              </w:rPr>
            </w:pPr>
            <w:r w:rsidRPr="00A8266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602B14">
            <w:pPr>
              <w:jc w:val="center"/>
            </w:pPr>
            <w: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2B14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2B14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rPr>
                <w:iCs/>
              </w:rPr>
            </w:pPr>
            <w:r w:rsidRPr="00A8266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602B14">
            <w:pPr>
              <w:jc w:val="center"/>
            </w:pPr>
            <w: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2B14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2B14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rPr>
                <w:iCs/>
              </w:rPr>
            </w:pPr>
            <w:r w:rsidRPr="00A82664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>
              <w:t>34,1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50,0</w:t>
            </w:r>
          </w:p>
        </w:tc>
      </w:tr>
      <w:tr w:rsidR="009D2A1B" w:rsidRPr="00A82664" w:rsidTr="00654D18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pPr>
              <w:rPr>
                <w:iCs/>
              </w:rPr>
            </w:pPr>
            <w:r w:rsidRPr="00A8266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06B64">
            <w:pPr>
              <w:jc w:val="center"/>
            </w:pPr>
            <w:r>
              <w:t>34,1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50,0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pPr>
              <w:rPr>
                <w:iCs/>
              </w:rPr>
            </w:pPr>
            <w:r w:rsidRPr="00A8266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06B64">
            <w:pPr>
              <w:jc w:val="center"/>
            </w:pPr>
            <w:r>
              <w:t>34,1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50,0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pPr>
              <w:rPr>
                <w:iCs/>
              </w:rPr>
            </w:pPr>
            <w:r w:rsidRPr="00A8266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864A6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06B64">
            <w:pPr>
              <w:jc w:val="center"/>
            </w:pPr>
            <w:r>
              <w:t>511,8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pPr>
              <w:rPr>
                <w:iCs/>
              </w:rPr>
            </w:pPr>
            <w:r w:rsidRPr="00A8266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864A6">
            <w:pPr>
              <w:jc w:val="center"/>
            </w:pPr>
            <w:r w:rsidRPr="00A82664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>
              <w:t>511,8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864A6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>
              <w:t>511,8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>
              <w:t>188,2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>
              <w:t>188,2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0FA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0FA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0FA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>
              <w:t>323,6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0FA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0FA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0FA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0FA0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0FA0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0FA0">
            <w:pPr>
              <w:jc w:val="center"/>
            </w:pPr>
            <w:r>
              <w:t>323,6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both"/>
            </w:pPr>
            <w:r w:rsidRPr="00A82664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82 0 00 00000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>
              <w:t>1128,4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1518,6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both"/>
            </w:pPr>
            <w:r w:rsidRPr="00A8266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82 0 01 00000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8918FA">
            <w:pPr>
              <w:jc w:val="center"/>
            </w:pPr>
            <w:r w:rsidRPr="00DB1989">
              <w:t>1128,4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1518,6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both"/>
            </w:pPr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 xml:space="preserve">82 0 01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8918FA">
            <w:pPr>
              <w:jc w:val="center"/>
            </w:pPr>
            <w:r w:rsidRPr="00DB1989">
              <w:t>1128,4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1518,6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 xml:space="preserve">82 0 01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8918FA">
            <w:pPr>
              <w:jc w:val="center"/>
            </w:pPr>
            <w:r w:rsidRPr="00DB1989">
              <w:t>1128,4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1518,6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 xml:space="preserve">82 0 01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8918FA">
            <w:pPr>
              <w:jc w:val="center"/>
            </w:pPr>
            <w:r w:rsidRPr="00DB1989">
              <w:t>1128,4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1518,6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C73543" w:rsidRDefault="009D2A1B" w:rsidP="00861177">
            <w:pPr>
              <w:jc w:val="both"/>
            </w:pPr>
            <w:r w:rsidRPr="00C73543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86 0 00 00000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E5752D">
            <w:pPr>
              <w:jc w:val="center"/>
            </w:pPr>
            <w:r>
              <w:t>2798,0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C73543" w:rsidRDefault="009D2A1B" w:rsidP="00861177">
            <w:pPr>
              <w:jc w:val="both"/>
            </w:pPr>
            <w:r w:rsidRPr="00C73543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86 0 01 00000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10215">
            <w:pPr>
              <w:jc w:val="center"/>
            </w:pPr>
            <w:r>
              <w:t>2798,0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C73543" w:rsidRDefault="009D2A1B" w:rsidP="00861177">
            <w:pPr>
              <w:jc w:val="both"/>
            </w:pPr>
            <w:r w:rsidRPr="00C73543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86 0 01 79Б00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10215">
            <w:pPr>
              <w:jc w:val="center"/>
            </w:pPr>
            <w:r w:rsidRPr="00A82664"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86 0 01 79Б00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10215">
            <w:pPr>
              <w:jc w:val="center"/>
            </w:pPr>
            <w:r w:rsidRPr="00A82664"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86 0 01 79Б00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10215">
            <w:pPr>
              <w:jc w:val="center"/>
            </w:pPr>
            <w:r w:rsidRPr="00A82664"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both"/>
            </w:pPr>
            <w:r w:rsidRPr="008A62C3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8627C">
            <w:pPr>
              <w:jc w:val="center"/>
            </w:pPr>
            <w:r w:rsidRPr="00A82664">
              <w:t xml:space="preserve">86 0 01 </w:t>
            </w:r>
            <w:r>
              <w:rPr>
                <w:lang w:val="en-US"/>
              </w:rPr>
              <w:t>Z000</w:t>
            </w:r>
            <w:r w:rsidRPr="00A82664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8918FA" w:rsidRDefault="009D2A1B" w:rsidP="00510215">
            <w:pPr>
              <w:jc w:val="center"/>
            </w:pPr>
            <w:r>
              <w:t>1398,0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 xml:space="preserve">86 0 01 </w:t>
            </w:r>
            <w:r>
              <w:rPr>
                <w:lang w:val="en-US"/>
              </w:rPr>
              <w:t>Z000</w:t>
            </w:r>
            <w:r w:rsidRPr="00A82664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10215">
            <w:pPr>
              <w:jc w:val="center"/>
            </w:pPr>
            <w:r>
              <w:t>1398,0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 xml:space="preserve">86 0 01 </w:t>
            </w:r>
            <w:r>
              <w:rPr>
                <w:lang w:val="en-US"/>
              </w:rPr>
              <w:t>Z000</w:t>
            </w:r>
            <w:r w:rsidRPr="00A82664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61177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10215">
            <w:pPr>
              <w:jc w:val="center"/>
            </w:pPr>
            <w:r>
              <w:t>1398,0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4177B5" w:rsidRDefault="009D2A1B" w:rsidP="00360469">
            <w:pPr>
              <w:jc w:val="both"/>
            </w:pPr>
            <w:r w:rsidRPr="004177B5">
              <w:t>Муниципальная п</w:t>
            </w:r>
            <w:r>
              <w:t>ро</w:t>
            </w:r>
            <w:r w:rsidRPr="004177B5">
              <w:t>грамма "Профилактика терроризма и экстремизма в Озинском муниципальном районе Саратовской области на 20</w:t>
            </w:r>
            <w:r>
              <w:t>1</w:t>
            </w:r>
            <w:r w:rsidRPr="004177B5">
              <w:t>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>
              <w:t>645,3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DF17D9" w:rsidRDefault="009D2A1B" w:rsidP="00360469">
            <w:pPr>
              <w:jc w:val="both"/>
            </w:pPr>
            <w:r w:rsidRPr="00DF17D9">
              <w:t>Основное мероприятие "Профилактика терроризма и экстремизма в Озинском муниципальном районе Саратовской области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8918FA">
            <w:pPr>
              <w:jc w:val="center"/>
            </w:pPr>
            <w:r w:rsidRPr="004F51D7">
              <w:t>645,3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DF17D9" w:rsidRDefault="009D2A1B" w:rsidP="00360469">
            <w:pPr>
              <w:jc w:val="both"/>
            </w:pPr>
            <w:r w:rsidRPr="00DF17D9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DF17D9" w:rsidRDefault="009D2A1B" w:rsidP="00360469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8918FA">
            <w:pPr>
              <w:jc w:val="center"/>
            </w:pPr>
            <w:r w:rsidRPr="004F51D7">
              <w:t>645,3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5164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DF17D9" w:rsidRDefault="009D2A1B" w:rsidP="00165164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8918FA">
            <w:pPr>
              <w:jc w:val="center"/>
            </w:pPr>
            <w:r w:rsidRPr="004F51D7">
              <w:t>645,3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5164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DF17D9" w:rsidRDefault="009D2A1B" w:rsidP="00165164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8918FA">
            <w:pPr>
              <w:jc w:val="center"/>
            </w:pPr>
            <w:r w:rsidRPr="004F51D7">
              <w:t>645,3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both"/>
            </w:pPr>
            <w:r w:rsidRPr="00A82664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E1881">
            <w:pPr>
              <w:jc w:val="center"/>
            </w:pPr>
            <w:r w:rsidRPr="00A82664"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562,9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both"/>
            </w:pPr>
            <w:r w:rsidRPr="00A82664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E1881">
            <w:pPr>
              <w:jc w:val="center"/>
            </w:pPr>
            <w:r w:rsidRPr="00A82664"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562,9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both"/>
            </w:pPr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E1881">
            <w:pPr>
              <w:jc w:val="center"/>
            </w:pPr>
            <w:r w:rsidRPr="00A82664">
              <w:t xml:space="preserve">89 0 01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24B6C">
            <w:pPr>
              <w:jc w:val="center"/>
            </w:pPr>
            <w:r w:rsidRPr="00A82664">
              <w:t>562,9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E1881">
            <w:pPr>
              <w:jc w:val="center"/>
            </w:pPr>
            <w:r w:rsidRPr="00A82664">
              <w:t xml:space="preserve">89 0 01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24B6C">
            <w:pPr>
              <w:jc w:val="center"/>
            </w:pPr>
            <w:r w:rsidRPr="00A82664">
              <w:t>562,9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E1881">
            <w:pPr>
              <w:jc w:val="center"/>
            </w:pPr>
            <w:r w:rsidRPr="00A82664">
              <w:t xml:space="preserve">89 0 01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24B6C">
            <w:pPr>
              <w:tabs>
                <w:tab w:val="left" w:pos="385"/>
                <w:tab w:val="center" w:pos="648"/>
              </w:tabs>
            </w:pPr>
            <w:r w:rsidRPr="00A82664">
              <w:tab/>
            </w:r>
            <w:r w:rsidRPr="00A82664">
              <w:tab/>
              <w:t>562,9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pPr>
              <w:rPr>
                <w:iCs/>
              </w:rPr>
            </w:pPr>
            <w:r w:rsidRPr="00A82664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891,0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900,0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pPr>
              <w:rPr>
                <w:iCs/>
              </w:rPr>
            </w:pPr>
            <w:r w:rsidRPr="00A82664">
              <w:rPr>
                <w:i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ind w:right="-187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891,0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900,0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891,0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900,0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891,0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900,0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595,5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600,0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595,5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600,0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595,5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600,0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A7A15">
            <w:r w:rsidRPr="00A82664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295,5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300,0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A7A15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D0D8C">
            <w:pPr>
              <w:jc w:val="center"/>
            </w:pPr>
            <w:r>
              <w:t>295,5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300,0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A7A15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D0D8C">
            <w:pPr>
              <w:jc w:val="center"/>
            </w:pPr>
            <w:r>
              <w:t>295,5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300,0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pPr>
              <w:rPr>
                <w:iCs/>
              </w:rPr>
            </w:pPr>
            <w:r w:rsidRPr="00A82664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30241,3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17708,8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25156,1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pPr>
              <w:rPr>
                <w:iCs/>
              </w:rPr>
            </w:pPr>
            <w:r w:rsidRPr="00A82664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50,0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pPr>
              <w:rPr>
                <w:iCs/>
              </w:rPr>
            </w:pPr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50,0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pPr>
              <w:rPr>
                <w:iCs/>
              </w:rPr>
            </w:pPr>
            <w:r w:rsidRPr="00A8266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50,0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pPr>
              <w:rPr>
                <w:iCs/>
              </w:rPr>
            </w:pPr>
            <w:r w:rsidRPr="00A82664">
              <w:rPr>
                <w:iCs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93E06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93E06">
            <w:pPr>
              <w:jc w:val="center"/>
            </w:pPr>
            <w:r w:rsidRPr="00A82664">
              <w:t>1,3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pPr>
              <w:rPr>
                <w:iCs/>
              </w:rPr>
            </w:pPr>
            <w:r w:rsidRPr="00A82664">
              <w:rPr>
                <w:iCs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93E06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93E06">
            <w:pPr>
              <w:jc w:val="center"/>
            </w:pPr>
            <w:r w:rsidRPr="00A82664">
              <w:t>48,7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48,7</w:t>
            </w:r>
          </w:p>
        </w:tc>
      </w:tr>
      <w:tr w:rsidR="009D2A1B" w:rsidRPr="00A82664" w:rsidTr="000F19A0">
        <w:trPr>
          <w:gridBefore w:val="1"/>
          <w:trHeight w:val="7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48,7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46778">
            <w:pPr>
              <w:jc w:val="both"/>
            </w:pPr>
            <w:r w:rsidRPr="00A82664">
              <w:t>Дорожное хозяйство(дорожные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30169,7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25106,1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DD0A14" w:rsidRDefault="009D2A1B" w:rsidP="009C63B4">
            <w:r w:rsidRPr="00DD0A14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85 0 00 00000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>
              <w:t>30169,7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26DF8">
            <w:pPr>
              <w:jc w:val="center"/>
            </w:pPr>
            <w:r w:rsidRPr="00A82664">
              <w:t>25106,1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DD0A14" w:rsidRDefault="009D2A1B" w:rsidP="009C63B4">
            <w:pPr>
              <w:jc w:val="both"/>
            </w:pPr>
            <w:r w:rsidRPr="00DD0A14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85 0 01 00000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>
              <w:t>11175,3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26DF8">
            <w:pPr>
              <w:jc w:val="center"/>
            </w:pPr>
            <w:r w:rsidRPr="00A82664">
              <w:t>25106,1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DD0A14" w:rsidRDefault="009D2A1B" w:rsidP="00446778">
            <w:pPr>
              <w:jc w:val="both"/>
            </w:pPr>
            <w:r w:rsidRPr="00DD0A14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200DF">
            <w:pPr>
              <w:jc w:val="center"/>
            </w:pPr>
            <w:r w:rsidRPr="00A82664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24B6C">
            <w:pPr>
              <w:jc w:val="center"/>
            </w:pPr>
            <w:r>
              <w:t>11175,3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26DF8">
            <w:pPr>
              <w:jc w:val="center"/>
            </w:pPr>
            <w:r w:rsidRPr="00A82664">
              <w:t>25106,1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200DF">
            <w:pPr>
              <w:jc w:val="center"/>
            </w:pPr>
            <w:r w:rsidRPr="00A82664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24B6C">
            <w:pPr>
              <w:jc w:val="center"/>
            </w:pPr>
            <w:r>
              <w:t>11175,3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26DF8">
            <w:pPr>
              <w:jc w:val="center"/>
            </w:pPr>
            <w:r w:rsidRPr="00A82664">
              <w:t>25106,1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200DF">
            <w:pPr>
              <w:jc w:val="center"/>
            </w:pPr>
            <w:r w:rsidRPr="00A82664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24B6C">
            <w:pPr>
              <w:jc w:val="center"/>
            </w:pPr>
            <w:r>
              <w:t>11175,3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26DF8">
            <w:pPr>
              <w:jc w:val="center"/>
            </w:pPr>
            <w:r w:rsidRPr="00A82664">
              <w:t>25106,1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DD0A14" w:rsidRDefault="009D2A1B" w:rsidP="00185500">
            <w:pPr>
              <w:jc w:val="both"/>
            </w:pPr>
            <w:r w:rsidRPr="00DD0A14">
              <w:t>Основное мероприятие "Обеспечение капитального ремонта,  ремонта и содержания автомобильных дорог общего пользования местного значения за счет средств областного дорожного фонда"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200DF">
            <w:pPr>
              <w:jc w:val="center"/>
            </w:pPr>
            <w:r w:rsidRPr="00A82664">
              <w:t>85 0 02 00000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24B6C">
            <w:pPr>
              <w:jc w:val="center"/>
            </w:pPr>
            <w:r>
              <w:t>4932,5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DD0A14" w:rsidRDefault="009D2A1B" w:rsidP="00185500">
            <w:pPr>
              <w:jc w:val="both"/>
            </w:pPr>
            <w:r w:rsidRPr="00DD0A14">
              <w:t>Обеспечение капитального ремонта,  ремонта и содержания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200DF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D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24B6C">
            <w:pPr>
              <w:jc w:val="center"/>
            </w:pPr>
            <w:r w:rsidRPr="00A82664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24B6C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D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24B6C">
            <w:pPr>
              <w:jc w:val="center"/>
            </w:pPr>
            <w:r w:rsidRPr="00A82664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24B6C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D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24B6C">
            <w:pPr>
              <w:jc w:val="center"/>
            </w:pPr>
            <w:r w:rsidRPr="00A82664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DD0A14" w:rsidRDefault="009D2A1B" w:rsidP="00185500">
            <w:pPr>
              <w:jc w:val="both"/>
            </w:pPr>
            <w:r w:rsidRPr="00DD0A14">
              <w:t>Обеспечение капитального ремонта,  ремонта и содержания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24B6C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S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24B6C">
            <w:pPr>
              <w:jc w:val="center"/>
            </w:pPr>
            <w:r>
              <w:t>40,2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801E4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S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24B6C">
            <w:pPr>
              <w:jc w:val="center"/>
            </w:pPr>
            <w:r>
              <w:t>40,2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801E4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S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24B6C">
            <w:pPr>
              <w:jc w:val="center"/>
            </w:pPr>
            <w:r>
              <w:t>40,2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DD0A14" w:rsidRDefault="009D2A1B" w:rsidP="008A62C3">
            <w:pPr>
              <w:jc w:val="both"/>
            </w:pPr>
            <w:r w:rsidRPr="00DD0A14">
              <w:t>Основное мероприятие "Обеспечение прироста протяженности сети автомобильных дорог общего пользования местного значения, соответствующих нормативным требованиям"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801E4">
            <w:pPr>
              <w:jc w:val="center"/>
            </w:pPr>
            <w:r w:rsidRPr="00A82664">
              <w:t>85 0 03 00000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24B6C">
            <w:pPr>
              <w:jc w:val="center"/>
            </w:pPr>
            <w:r>
              <w:t>10295,6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DD0A14" w:rsidRDefault="009D2A1B" w:rsidP="00600594">
            <w:pPr>
              <w:jc w:val="both"/>
            </w:pPr>
            <w:r w:rsidRPr="00DD0A14">
              <w:t>Обеспечение прироста протяженности сети автомобильных дорог общего пользования местного значения, соответствующих нормативным требованиям,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200DF">
            <w:pPr>
              <w:jc w:val="center"/>
            </w:pPr>
            <w:r w:rsidRPr="00A82664">
              <w:t xml:space="preserve">85 0 03 </w:t>
            </w:r>
            <w:r w:rsidRPr="00A82664">
              <w:rPr>
                <w:lang w:val="en-US"/>
              </w:rPr>
              <w:t>D</w:t>
            </w:r>
            <w:r w:rsidRPr="00A82664">
              <w:t>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E157EB">
            <w:pPr>
              <w:jc w:val="center"/>
            </w:pPr>
            <w:r w:rsidRPr="00A82664">
              <w:t>4999,6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10215">
            <w:pPr>
              <w:jc w:val="center"/>
            </w:pPr>
            <w:r w:rsidRPr="00A82664">
              <w:t xml:space="preserve">85 0 03 </w:t>
            </w:r>
            <w:r w:rsidRPr="00A82664">
              <w:rPr>
                <w:lang w:val="en-US"/>
              </w:rPr>
              <w:t>D</w:t>
            </w:r>
            <w:r w:rsidRPr="00A82664">
              <w:t>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E157EB">
            <w:pPr>
              <w:jc w:val="center"/>
            </w:pPr>
            <w:r w:rsidRPr="00A82664">
              <w:t>4999,6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10215">
            <w:pPr>
              <w:jc w:val="center"/>
            </w:pPr>
            <w:r w:rsidRPr="00A82664">
              <w:t xml:space="preserve">85 0 03 </w:t>
            </w:r>
            <w:r w:rsidRPr="00A82664">
              <w:rPr>
                <w:lang w:val="en-US"/>
              </w:rPr>
              <w:t>D</w:t>
            </w:r>
            <w:r w:rsidRPr="00A82664">
              <w:t>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E157EB">
            <w:pPr>
              <w:jc w:val="center"/>
            </w:pPr>
            <w:r w:rsidRPr="00A82664">
              <w:t>4999,6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DD0A14" w:rsidRDefault="009D2A1B" w:rsidP="00B931F0">
            <w:pPr>
              <w:jc w:val="both"/>
            </w:pPr>
            <w:r w:rsidRPr="00DD0A14">
              <w:t>Обеспечение прироста протяженности сети автомобильных дорог общего пользования местного значения, соответствующих нормативным требованиям, за счет средств местного бюджета ( или за счет средств муниципального 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102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</w:t>
            </w:r>
            <w:r>
              <w:t xml:space="preserve"> </w:t>
            </w:r>
            <w:r w:rsidRPr="00A82664">
              <w:rPr>
                <w:lang w:val="en-US"/>
              </w:rPr>
              <w:t>0</w:t>
            </w:r>
            <w:r>
              <w:t xml:space="preserve"> </w:t>
            </w:r>
            <w:r w:rsidRPr="00A82664">
              <w:rPr>
                <w:lang w:val="en-US"/>
              </w:rPr>
              <w:t>03</w:t>
            </w:r>
            <w:r>
              <w:t xml:space="preserve"> </w:t>
            </w:r>
            <w:r w:rsidRPr="00A82664">
              <w:rPr>
                <w:lang w:val="en-US"/>
              </w:rPr>
              <w:t>S99Э0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8A62C3" w:rsidRDefault="009D2A1B" w:rsidP="00E157EB">
            <w:pPr>
              <w:jc w:val="center"/>
            </w:pPr>
            <w:r>
              <w:t>5296,0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>
              <w:t xml:space="preserve">5 </w:t>
            </w:r>
            <w:r w:rsidRPr="00A82664">
              <w:rPr>
                <w:lang w:val="en-US"/>
              </w:rPr>
              <w:t>0</w:t>
            </w:r>
            <w:r>
              <w:t xml:space="preserve"> </w:t>
            </w:r>
            <w:r w:rsidRPr="00A82664">
              <w:rPr>
                <w:lang w:val="en-US"/>
              </w:rPr>
              <w:t>03</w:t>
            </w:r>
            <w:r>
              <w:t xml:space="preserve"> </w:t>
            </w:r>
            <w:r w:rsidRPr="00A82664">
              <w:rPr>
                <w:lang w:val="en-US"/>
              </w:rPr>
              <w:t>S99Э0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8A62C3" w:rsidRDefault="009D2A1B" w:rsidP="00DE5209">
            <w:pPr>
              <w:jc w:val="center"/>
            </w:pPr>
            <w:r>
              <w:t>5296,0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85 0 03 S99Э0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8A62C3" w:rsidRDefault="009D2A1B" w:rsidP="00DE5209">
            <w:pPr>
              <w:jc w:val="center"/>
            </w:pPr>
            <w:r>
              <w:t>5296,0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both"/>
            </w:pPr>
            <w:r w:rsidRPr="008A62C3">
              <w:t>Основное мероприятие "Решение неотложных задач по приведению в нормативное состояние автомобильных дорог местного значения за счет средств областного дорожного фонда"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>
              <w:t>85 0 04</w:t>
            </w:r>
            <w:r w:rsidRPr="00A82664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>
              <w:t>3766,3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both"/>
            </w:pPr>
            <w:r w:rsidRPr="008A62C3">
              <w:t>Достижение целевых показателей, предусматривающих мероприятия по решению неотложных задач по приведению в нормативное состояние автомобильных дорог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A62C3">
            <w:pPr>
              <w:jc w:val="center"/>
            </w:pPr>
            <w:r w:rsidRPr="00A82664">
              <w:t>85 0 0</w:t>
            </w:r>
            <w:r>
              <w:t>4</w:t>
            </w:r>
            <w:r w:rsidRPr="00A82664">
              <w:t xml:space="preserve"> </w:t>
            </w:r>
            <w:r w:rsidRPr="00A82664">
              <w:rPr>
                <w:lang w:val="en-US"/>
              </w:rPr>
              <w:t>D</w:t>
            </w:r>
            <w:r>
              <w:t>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DE5209">
            <w:pPr>
              <w:jc w:val="center"/>
            </w:pPr>
            <w:r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>
              <w:t>85 0 04</w:t>
            </w:r>
            <w:r w:rsidRPr="00A82664">
              <w:t xml:space="preserve"> </w:t>
            </w:r>
            <w:r w:rsidRPr="00A82664">
              <w:rPr>
                <w:lang w:val="en-US"/>
              </w:rPr>
              <w:t>D</w:t>
            </w:r>
            <w:r>
              <w:t>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DE5209">
            <w:pPr>
              <w:jc w:val="center"/>
            </w:pPr>
            <w:r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>
              <w:t>85 0 04</w:t>
            </w:r>
            <w:r w:rsidRPr="00A82664">
              <w:t xml:space="preserve"> </w:t>
            </w:r>
            <w:r w:rsidRPr="00A82664">
              <w:rPr>
                <w:lang w:val="en-US"/>
              </w:rPr>
              <w:t>D</w:t>
            </w:r>
            <w:r>
              <w:t>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DE5209">
            <w:pPr>
              <w:jc w:val="center"/>
            </w:pPr>
            <w:r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both"/>
            </w:pPr>
            <w:r w:rsidRPr="00173842">
              <w:t>Достижение целевых показателей, предусматривающих мероприятия по решению неотложных задач по приведению в нормативное состояние автомобильных дорог местного значения за счет средств местного бюджета ( 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8A62C3" w:rsidRDefault="009D2A1B" w:rsidP="008A62C3">
            <w:pPr>
              <w:jc w:val="center"/>
            </w:pPr>
            <w:r>
              <w:rPr>
                <w:lang w:val="en-US"/>
              </w:rPr>
              <w:t xml:space="preserve">85 0 </w:t>
            </w:r>
            <w:r>
              <w:t>04</w:t>
            </w:r>
            <w:r w:rsidRPr="00A82664">
              <w:rPr>
                <w:lang w:val="en-US"/>
              </w:rPr>
              <w:t xml:space="preserve"> S</w:t>
            </w:r>
            <w:r>
              <w:t>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DE5209">
            <w:pPr>
              <w:jc w:val="center"/>
            </w:pPr>
            <w:r>
              <w:t>766,3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73842">
            <w:pPr>
              <w:jc w:val="center"/>
            </w:pPr>
            <w:r w:rsidRPr="00E847F0">
              <w:rPr>
                <w:lang w:val="en-US"/>
              </w:rPr>
              <w:t xml:space="preserve">85 0 </w:t>
            </w:r>
            <w:r w:rsidRPr="00E847F0">
              <w:t>04</w:t>
            </w:r>
            <w:r w:rsidRPr="00E847F0">
              <w:rPr>
                <w:lang w:val="en-US"/>
              </w:rPr>
              <w:t xml:space="preserve"> S</w:t>
            </w:r>
            <w:r w:rsidRPr="00E847F0">
              <w:t>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DE5209">
            <w:pPr>
              <w:jc w:val="center"/>
            </w:pPr>
            <w:r>
              <w:t>766,3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73842">
            <w:pPr>
              <w:jc w:val="center"/>
            </w:pPr>
            <w:r w:rsidRPr="00E847F0">
              <w:rPr>
                <w:lang w:val="en-US"/>
              </w:rPr>
              <w:t xml:space="preserve">85 0 </w:t>
            </w:r>
            <w:r w:rsidRPr="00E847F0">
              <w:t>04</w:t>
            </w:r>
            <w:r w:rsidRPr="00E847F0">
              <w:rPr>
                <w:lang w:val="en-US"/>
              </w:rPr>
              <w:t xml:space="preserve"> S</w:t>
            </w:r>
            <w:r w:rsidRPr="00E847F0">
              <w:t>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DE5209">
            <w:pPr>
              <w:jc w:val="center"/>
            </w:pPr>
            <w:r>
              <w:t>766,3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both"/>
            </w:pPr>
            <w:r w:rsidRPr="00A82664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200D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FA02F6" w:rsidRDefault="009D2A1B" w:rsidP="00E157EB">
            <w:pPr>
              <w:jc w:val="center"/>
            </w:pPr>
            <w:r>
              <w:t>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rPr>
                <w:iCs/>
              </w:rPr>
            </w:pPr>
            <w:r w:rsidRPr="00A8266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8918FA">
            <w:pPr>
              <w:jc w:val="center"/>
            </w:pPr>
            <w:r w:rsidRPr="00D35271">
              <w:t>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rPr>
                <w:iCs/>
              </w:rPr>
            </w:pPr>
            <w:r w:rsidRPr="00A8266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  <w:r w:rsidRPr="00A82664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8918FA">
            <w:pPr>
              <w:jc w:val="center"/>
            </w:pPr>
            <w:r w:rsidRPr="00D35271">
              <w:t>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rPr>
                <w:iCs/>
              </w:rPr>
            </w:pPr>
            <w:r w:rsidRPr="00A8266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8918FA">
            <w:pPr>
              <w:jc w:val="center"/>
            </w:pPr>
            <w:r w:rsidRPr="00D35271">
              <w:t>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8918FA">
            <w:pPr>
              <w:jc w:val="center"/>
            </w:pPr>
            <w:r w:rsidRPr="00D35271">
              <w:t>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8918FA">
            <w:pPr>
              <w:jc w:val="center"/>
            </w:pPr>
            <w:r w:rsidRPr="00D35271">
              <w:t>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70089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FA02F6" w:rsidRDefault="009D2A1B" w:rsidP="00131C13">
            <w:pPr>
              <w:jc w:val="center"/>
            </w:pPr>
            <w:r>
              <w:t>46810,6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650,0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FA02F6" w:rsidRDefault="009D2A1B" w:rsidP="00131C13">
            <w:pPr>
              <w:jc w:val="center"/>
            </w:pPr>
            <w:r>
              <w:t>38179,5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650,0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650,0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Муниципальная программа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FA02F6" w:rsidRDefault="009D2A1B" w:rsidP="00131C13">
            <w:pPr>
              <w:jc w:val="center"/>
            </w:pPr>
            <w:r>
              <w:t>36541,5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Основное мероприятие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FA02F6" w:rsidRDefault="009D2A1B" w:rsidP="00131C13">
            <w:pPr>
              <w:jc w:val="center"/>
            </w:pPr>
            <w:r>
              <w:t>36541,5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FA02F6" w:rsidRDefault="009D2A1B" w:rsidP="004B7E93">
            <w:r w:rsidRPr="00FA02F6">
              <w:t>Cофинансирование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счет средств областного бюджета)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FA02F6" w:rsidRDefault="009D2A1B" w:rsidP="00131C13">
            <w:pPr>
              <w:jc w:val="center"/>
            </w:pPr>
            <w:r>
              <w:t xml:space="preserve">65 0 01 </w:t>
            </w:r>
            <w:r>
              <w:rPr>
                <w:lang w:val="en-US"/>
              </w:rPr>
              <w:t>L</w:t>
            </w:r>
            <w:r>
              <w:t>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31C13">
            <w:pPr>
              <w:jc w:val="center"/>
            </w:pPr>
            <w:r>
              <w:t>3880,4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FA02F6">
            <w:pPr>
              <w:jc w:val="center"/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31C13">
            <w:pPr>
              <w:jc w:val="center"/>
            </w:pPr>
            <w:r>
              <w:t>3880,4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FA02F6">
            <w:pPr>
              <w:jc w:val="center"/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31C13">
            <w:pPr>
              <w:jc w:val="center"/>
            </w:pPr>
            <w:r>
              <w:t>3880,4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CF641C" w:rsidRDefault="009D2A1B" w:rsidP="004B7E93">
            <w:r>
              <w:t>Cофинанс</w:t>
            </w:r>
            <w:r w:rsidRPr="00CF641C">
              <w:t xml:space="preserve">ирование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</w:t>
            </w:r>
            <w:r>
              <w:t>счет средств Пенсионного фонда Р</w:t>
            </w:r>
            <w:r w:rsidRPr="00CF641C">
              <w:t>осийской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</w:t>
            </w:r>
            <w: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31C13">
            <w:pPr>
              <w:jc w:val="center"/>
            </w:pPr>
            <w:r>
              <w:t>31395,8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  <w:rPr>
                <w:lang w:val="en-US"/>
              </w:rPr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</w:t>
            </w:r>
            <w: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CF641C">
            <w:pPr>
              <w:jc w:val="center"/>
            </w:pPr>
            <w:r>
              <w:t>31395,8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  <w:rPr>
                <w:lang w:val="en-US"/>
              </w:rPr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</w:t>
            </w:r>
            <w: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CF641C">
            <w:pPr>
              <w:jc w:val="center"/>
            </w:pPr>
            <w:r>
              <w:t>31395,8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65</w:t>
            </w:r>
            <w:r w:rsidRPr="00A82664">
              <w:rPr>
                <w:lang w:val="en-US"/>
              </w:rPr>
              <w:t xml:space="preserve"> </w:t>
            </w:r>
            <w:r w:rsidRPr="00A82664">
              <w:t>0</w:t>
            </w:r>
            <w:r w:rsidRPr="00A82664">
              <w:rPr>
                <w:lang w:val="en-US"/>
              </w:rPr>
              <w:t xml:space="preserve"> </w:t>
            </w:r>
            <w:r w:rsidRPr="00A82664">
              <w:t>01</w:t>
            </w:r>
            <w:r w:rsidRPr="00A82664">
              <w:rPr>
                <w:lang w:val="en-US"/>
              </w:rPr>
              <w:t xml:space="preserve"> </w:t>
            </w:r>
            <w:r w:rsidRPr="00A82664">
              <w:t>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CF641C" w:rsidRDefault="009D2A1B" w:rsidP="00131C13">
            <w:pPr>
              <w:jc w:val="center"/>
            </w:pPr>
            <w:r>
              <w:t>1265,3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053DD">
            <w:pPr>
              <w:jc w:val="center"/>
            </w:pPr>
            <w:r w:rsidRPr="00A82664">
              <w:t>65</w:t>
            </w:r>
            <w:r w:rsidRPr="00A82664">
              <w:rPr>
                <w:lang w:val="en-US"/>
              </w:rPr>
              <w:t xml:space="preserve"> </w:t>
            </w:r>
            <w:r w:rsidRPr="00A82664">
              <w:t>0</w:t>
            </w:r>
            <w:r w:rsidRPr="00A82664">
              <w:rPr>
                <w:lang w:val="en-US"/>
              </w:rPr>
              <w:t xml:space="preserve"> </w:t>
            </w:r>
            <w:r w:rsidRPr="00A82664">
              <w:t>01</w:t>
            </w:r>
            <w:r w:rsidRPr="00A82664">
              <w:rPr>
                <w:lang w:val="en-US"/>
              </w:rPr>
              <w:t xml:space="preserve"> </w:t>
            </w:r>
            <w:r w:rsidRPr="00A82664">
              <w:t>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CF641C" w:rsidRDefault="009D2A1B" w:rsidP="00131C13">
            <w:pPr>
              <w:jc w:val="center"/>
            </w:pPr>
            <w:r>
              <w:t>1265,3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053DD">
            <w:pPr>
              <w:jc w:val="center"/>
            </w:pPr>
            <w:r w:rsidRPr="00A82664">
              <w:t>65</w:t>
            </w:r>
            <w:r w:rsidRPr="00A82664">
              <w:rPr>
                <w:lang w:val="en-US"/>
              </w:rPr>
              <w:t xml:space="preserve"> </w:t>
            </w:r>
            <w:r w:rsidRPr="00A82664">
              <w:t>0</w:t>
            </w:r>
            <w:r w:rsidRPr="00A82664">
              <w:rPr>
                <w:lang w:val="en-US"/>
              </w:rPr>
              <w:t xml:space="preserve"> </w:t>
            </w:r>
            <w:r w:rsidRPr="00A82664">
              <w:t>01</w:t>
            </w:r>
            <w:r w:rsidRPr="00A82664">
              <w:rPr>
                <w:lang w:val="en-US"/>
              </w:rPr>
              <w:t xml:space="preserve"> </w:t>
            </w:r>
            <w:r w:rsidRPr="00A82664">
              <w:t>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22126F" w:rsidRDefault="009D2A1B" w:rsidP="00131C13">
            <w:pPr>
              <w:jc w:val="center"/>
            </w:pPr>
            <w:r>
              <w:t>1265,3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657,0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E157EB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E157EB">
            <w:pPr>
              <w:jc w:val="center"/>
            </w:pPr>
            <w:r w:rsidRPr="00A82664">
              <w:t>500,0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>
              <w:t>657,0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500,0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>
              <w:t>657,0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500,0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>
              <w:t>657,0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500,0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>
              <w:t>657,0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500,0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both"/>
            </w:pPr>
            <w:r w:rsidRPr="00A82664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8918FA" w:rsidRDefault="009D2A1B" w:rsidP="00250006">
            <w:pPr>
              <w:jc w:val="center"/>
            </w:pPr>
            <w:r>
              <w:t>142,8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150,0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both"/>
            </w:pPr>
            <w:r w:rsidRPr="00A82664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8918FA">
            <w:pPr>
              <w:jc w:val="center"/>
            </w:pPr>
            <w:r w:rsidRPr="00823A99">
              <w:t>142,8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150,0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8918FA">
            <w:pPr>
              <w:jc w:val="center"/>
            </w:pPr>
            <w:r w:rsidRPr="00823A99">
              <w:t>142,8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150,0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8918FA">
            <w:pPr>
              <w:jc w:val="center"/>
            </w:pPr>
            <w:r w:rsidRPr="00823A99">
              <w:t>142,8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150,0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24</w:t>
            </w:r>
            <w: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8918FA">
            <w:pPr>
              <w:jc w:val="center"/>
            </w:pPr>
            <w:r w:rsidRPr="00823A99">
              <w:t>142,8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150,0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CF641C" w:rsidRDefault="009D2A1B" w:rsidP="00600594">
            <w:pPr>
              <w:jc w:val="both"/>
            </w:pPr>
            <w:r w:rsidRPr="00CF641C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>
              <w:t>86 0 00 00000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CF641C" w:rsidRDefault="009D2A1B" w:rsidP="00185500">
            <w:pPr>
              <w:jc w:val="center"/>
            </w:pPr>
            <w:r>
              <w:t>838,2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CF641C" w:rsidRDefault="009D2A1B" w:rsidP="00600594">
            <w:pPr>
              <w:jc w:val="both"/>
            </w:pPr>
            <w:r w:rsidRPr="00CF641C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>
              <w:t>86 0 01 00000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CF641C">
            <w:pPr>
              <w:jc w:val="center"/>
            </w:pPr>
            <w:r w:rsidRPr="007D151F">
              <w:t>838,2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CF641C" w:rsidRDefault="009D2A1B" w:rsidP="00600594">
            <w:pPr>
              <w:jc w:val="both"/>
            </w:pPr>
            <w:r w:rsidRPr="00CF641C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CF641C" w:rsidRDefault="009D2A1B" w:rsidP="00600594">
            <w:pPr>
              <w:jc w:val="center"/>
            </w:pPr>
            <w:r>
              <w:t xml:space="preserve">86 0 01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CF641C">
            <w:pPr>
              <w:jc w:val="center"/>
            </w:pPr>
            <w:r w:rsidRPr="007D151F">
              <w:t>838,2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CF641C">
            <w:pPr>
              <w:jc w:val="center"/>
            </w:pPr>
            <w:r w:rsidRPr="007F7A73">
              <w:t xml:space="preserve">86 0 01 </w:t>
            </w:r>
            <w:r w:rsidRPr="007F7A73">
              <w:rPr>
                <w:lang w:val="en-US"/>
              </w:rPr>
              <w:t>Z</w:t>
            </w:r>
            <w:r w:rsidRPr="007F7A73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CF641C">
            <w:pPr>
              <w:jc w:val="center"/>
            </w:pPr>
            <w:r w:rsidRPr="007D151F">
              <w:t>838,2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7F7A73" w:rsidRDefault="009D2A1B" w:rsidP="00CF641C">
            <w:pPr>
              <w:jc w:val="center"/>
            </w:pPr>
            <w:r w:rsidRPr="007F7A73">
              <w:t xml:space="preserve">86 0 01 </w:t>
            </w:r>
            <w:r w:rsidRPr="007F7A73">
              <w:rPr>
                <w:lang w:val="en-US"/>
              </w:rPr>
              <w:t>Z</w:t>
            </w:r>
            <w:r w:rsidRPr="007F7A73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CF641C">
            <w:pPr>
              <w:jc w:val="center"/>
            </w:pPr>
            <w:r w:rsidRPr="007D151F">
              <w:t>838,2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both"/>
            </w:pPr>
            <w:r w:rsidRPr="00A82664"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CF641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CF641C" w:rsidRDefault="009D2A1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CF641C" w:rsidRDefault="009D2A1B" w:rsidP="00326327">
            <w:pPr>
              <w:jc w:val="center"/>
            </w:pPr>
            <w:r>
              <w:t>8631,1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both"/>
            </w:pPr>
            <w:r w:rsidRPr="00A82664">
              <w:t>Муниципальная программа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65 0 00 00000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CF641C" w:rsidRDefault="009D2A1B" w:rsidP="00326327">
            <w:pPr>
              <w:jc w:val="center"/>
            </w:pPr>
            <w:r>
              <w:t>8631,1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both"/>
            </w:pPr>
            <w:r w:rsidRPr="00A82664">
              <w:t>Основное мероприятие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65 0 01 00000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CF641C" w:rsidRDefault="009D2A1B" w:rsidP="00326327">
            <w:pPr>
              <w:jc w:val="center"/>
            </w:pPr>
            <w:r>
              <w:t>8631,1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both"/>
            </w:pPr>
            <w:r w:rsidRPr="00A82664">
              <w:t>Софинансирование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счет средств областного бюджета)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center"/>
            </w:pPr>
            <w:r w:rsidRPr="00A82664">
              <w:t>65 0 01 L2091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26327">
            <w:pPr>
              <w:jc w:val="center"/>
            </w:pPr>
            <w:r>
              <w:t>933,6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65 0 01 L2091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14D6D">
            <w:pPr>
              <w:jc w:val="center"/>
            </w:pPr>
            <w:r>
              <w:t>933,6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65 0 01 L2091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14D6D">
            <w:pPr>
              <w:jc w:val="center"/>
            </w:pPr>
            <w:r>
              <w:t>933,6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60469">
            <w:pPr>
              <w:jc w:val="both"/>
            </w:pPr>
            <w:r w:rsidRPr="00A82664">
              <w:t>Софинансирование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счет средств Пенсионного фонда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65 0 01 L2092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14D6D">
            <w:pPr>
              <w:jc w:val="center"/>
            </w:pPr>
            <w:r>
              <w:t>7552,9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65 0 01 L2092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>
              <w:t>7552,9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65 0 01 L2092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>
              <w:t>7552,9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both"/>
            </w:pPr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65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CF641C" w:rsidRDefault="009D2A1B" w:rsidP="00B931F0">
            <w:pPr>
              <w:jc w:val="center"/>
            </w:pPr>
            <w:r>
              <w:t>144,6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57847">
            <w:pPr>
              <w:jc w:val="center"/>
            </w:pPr>
            <w:r w:rsidRPr="00A82664">
              <w:rPr>
                <w:lang w:val="en-US"/>
              </w:rPr>
              <w:t>65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>
              <w:t>144,6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57847">
            <w:pPr>
              <w:jc w:val="center"/>
            </w:pPr>
            <w:r w:rsidRPr="00A82664">
              <w:rPr>
                <w:lang w:val="en-US"/>
              </w:rPr>
              <w:t>65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>
              <w:t>144,6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Культура и 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147D5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147D5">
            <w:pPr>
              <w:jc w:val="center"/>
            </w:pPr>
            <w:r w:rsidRPr="00A82664">
              <w:t>200,0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200,0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200,0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200,0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200,0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200,0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200,0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4496,1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4245,0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overflowPunct/>
              <w:autoSpaceDE/>
              <w:adjustRightInd/>
              <w:jc w:val="center"/>
            </w:pPr>
            <w:r w:rsidRPr="00A82664">
              <w:t>4310,3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1485,2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1620,0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625C">
            <w:pPr>
              <w:jc w:val="both"/>
            </w:pPr>
            <w:r w:rsidRPr="00A8266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8918FA">
            <w:pPr>
              <w:jc w:val="center"/>
            </w:pPr>
            <w:r w:rsidRPr="00C45B87">
              <w:t>1485,2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1620,0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625C">
            <w:pPr>
              <w:jc w:val="both"/>
            </w:pPr>
            <w:r w:rsidRPr="00A82664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76 1 00 00000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8918FA">
            <w:pPr>
              <w:jc w:val="center"/>
            </w:pPr>
            <w:r w:rsidRPr="00C45B87">
              <w:t>1485,2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1620,0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625C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8918FA">
            <w:pPr>
              <w:jc w:val="center"/>
            </w:pPr>
            <w:r w:rsidRPr="00C45B87">
              <w:t>1485,2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1620,0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625C">
            <w:pPr>
              <w:jc w:val="both"/>
            </w:pPr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8918FA">
            <w:pPr>
              <w:jc w:val="center"/>
            </w:pPr>
            <w:r w:rsidRPr="00C45B87">
              <w:t>1485,2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1620,0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625C">
            <w:pPr>
              <w:jc w:val="both"/>
            </w:pPr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8918FA">
            <w:pPr>
              <w:jc w:val="center"/>
            </w:pPr>
            <w:r w:rsidRPr="00C45B87">
              <w:t>1485,2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85500">
            <w:pPr>
              <w:jc w:val="center"/>
            </w:pPr>
            <w:r w:rsidRPr="00A82664">
              <w:t>1620,0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93BC7">
            <w:pPr>
              <w:jc w:val="both"/>
            </w:pPr>
            <w:r w:rsidRPr="00A82664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2439,8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2563,7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2628,4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93BC7">
            <w:pPr>
              <w:jc w:val="both"/>
            </w:pPr>
            <w:r w:rsidRPr="00571633">
              <w:t>Муниципальная программа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71633">
            <w:pPr>
              <w:jc w:val="center"/>
            </w:pPr>
            <w:r w:rsidRPr="00571633">
              <w:t>69</w:t>
            </w:r>
            <w:r>
              <w:t xml:space="preserve"> </w:t>
            </w:r>
            <w:r w:rsidRPr="00571633">
              <w:t>0</w:t>
            </w:r>
            <w:r>
              <w:t xml:space="preserve"> </w:t>
            </w:r>
            <w:r w:rsidRPr="00571633">
              <w:t>00</w:t>
            </w:r>
            <w:r>
              <w:t xml:space="preserve"> </w:t>
            </w:r>
            <w:r w:rsidRPr="00571633"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31C13">
            <w:pPr>
              <w:jc w:val="center"/>
            </w:pPr>
            <w:r>
              <w:t>165,0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93BC7">
            <w:pPr>
              <w:jc w:val="both"/>
            </w:pPr>
            <w:r w:rsidRPr="00571633">
              <w:t>Основное мероприятие 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71633">
            <w:pPr>
              <w:jc w:val="center"/>
            </w:pPr>
            <w:r w:rsidRPr="00571633">
              <w:t>69</w:t>
            </w:r>
            <w:r>
              <w:t xml:space="preserve"> </w:t>
            </w:r>
            <w:r w:rsidRPr="00571633">
              <w:t>0</w:t>
            </w:r>
            <w:r>
              <w:t xml:space="preserve"> </w:t>
            </w:r>
            <w:r w:rsidRPr="00571633">
              <w:t>0</w:t>
            </w:r>
            <w:r>
              <w:t xml:space="preserve">1 </w:t>
            </w:r>
            <w:r w:rsidRPr="00571633"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31C13">
            <w:pPr>
              <w:jc w:val="center"/>
            </w:pPr>
            <w:r>
              <w:t>165,0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93BC7">
            <w:pPr>
              <w:jc w:val="both"/>
            </w:pPr>
            <w:r w:rsidRPr="00571633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571633">
              <w:t>69</w:t>
            </w:r>
            <w:r>
              <w:t xml:space="preserve"> </w:t>
            </w:r>
            <w:r w:rsidRPr="00571633">
              <w:t>0</w:t>
            </w:r>
            <w:r>
              <w:t xml:space="preserve"> </w:t>
            </w:r>
            <w:r w:rsidRPr="00571633">
              <w:t>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571633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6081D">
            <w:pPr>
              <w:jc w:val="center"/>
            </w:pPr>
            <w:r>
              <w:t>165,0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both"/>
            </w:pPr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571633">
              <w:t>69</w:t>
            </w:r>
            <w:r>
              <w:t xml:space="preserve"> </w:t>
            </w:r>
            <w:r w:rsidRPr="00571633">
              <w:t>0</w:t>
            </w:r>
            <w:r>
              <w:t xml:space="preserve"> </w:t>
            </w:r>
            <w:r w:rsidRPr="00571633">
              <w:t>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571633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6081D">
            <w:pPr>
              <w:jc w:val="center"/>
            </w:pPr>
            <w:r>
              <w:t>165,0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both"/>
            </w:pPr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571633">
              <w:t>69</w:t>
            </w:r>
            <w:r>
              <w:t xml:space="preserve"> </w:t>
            </w:r>
            <w:r w:rsidRPr="00571633">
              <w:t>0</w:t>
            </w:r>
            <w:r>
              <w:t xml:space="preserve"> </w:t>
            </w:r>
            <w:r w:rsidRPr="00571633">
              <w:t>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571633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16081D">
            <w:pPr>
              <w:jc w:val="center"/>
            </w:pPr>
            <w:r>
              <w:t>165,0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>
              <w:t>-</w:t>
            </w:r>
          </w:p>
        </w:tc>
      </w:tr>
      <w:tr w:rsidR="009D2A1B" w:rsidRPr="00A82664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1B" w:rsidRPr="00A82664" w:rsidRDefault="009D2A1B" w:rsidP="00C45A02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1814,0</w:t>
            </w:r>
          </w:p>
        </w:tc>
      </w:tr>
      <w:tr w:rsidR="009D2A1B" w:rsidRPr="00A82664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1B" w:rsidRPr="00A82664" w:rsidRDefault="009D2A1B" w:rsidP="00C45A02">
            <w:r w:rsidRPr="00A8266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1814,0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45A02">
            <w:r w:rsidRPr="00A82664">
              <w:t>Осуществление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1814,0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45A02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32,0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45A02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32,0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45A02"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1656,9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1718,3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1782,0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45A02"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1656,9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1718,3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1782,0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93BC7">
            <w:pPr>
              <w:jc w:val="both"/>
            </w:pPr>
            <w:r w:rsidRPr="00A8266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587,9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814,4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93BC7">
            <w:pPr>
              <w:jc w:val="both"/>
            </w:pPr>
            <w:r w:rsidRPr="00A8266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8918FA">
            <w:pPr>
              <w:jc w:val="center"/>
            </w:pPr>
            <w:r w:rsidRPr="00613E2B">
              <w:t>587,9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814,4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93BC7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8918FA">
            <w:pPr>
              <w:jc w:val="center"/>
            </w:pPr>
            <w:r w:rsidRPr="00613E2B">
              <w:t>587,9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814,4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93BC7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14,4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93BC7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>
              <w:t>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14,4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93BC7">
            <w:pPr>
              <w:jc w:val="both"/>
            </w:pPr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>
              <w:t>570,0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800,0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93BC7">
            <w:pPr>
              <w:jc w:val="both"/>
            </w:pPr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>
              <w:t>570,0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800,0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93BC7">
            <w:pPr>
              <w:jc w:val="both"/>
            </w:pPr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571,1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61,9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93BC7">
            <w:pPr>
              <w:jc w:val="both"/>
            </w:pPr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61,9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93BC7">
            <w:pPr>
              <w:jc w:val="both"/>
            </w:pPr>
            <w:r w:rsidRPr="00A82664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61,9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05050">
            <w:pPr>
              <w:jc w:val="both"/>
            </w:pPr>
            <w:r w:rsidRPr="00A82664">
              <w:t>Осуществление 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61,9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0505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61,9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93BC7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61,9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93BC7">
            <w:pPr>
              <w:jc w:val="both"/>
            </w:pPr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93BC7">
            <w:pPr>
              <w:jc w:val="both"/>
            </w:pPr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93BC7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93BC7">
            <w:pPr>
              <w:jc w:val="both"/>
            </w:pPr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93BC7">
            <w:pPr>
              <w:jc w:val="both"/>
            </w:pPr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93BC7">
            <w:pPr>
              <w:jc w:val="both"/>
            </w:pPr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93BC7">
            <w:pPr>
              <w:jc w:val="both"/>
            </w:pPr>
            <w:r w:rsidRPr="00A82664"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93BC7">
            <w:pPr>
              <w:jc w:val="both"/>
            </w:pPr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 xml:space="preserve">72 8 00 02300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93BC7">
            <w:pPr>
              <w:jc w:val="both"/>
            </w:pPr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93BC7">
            <w:pPr>
              <w:jc w:val="both"/>
            </w:pPr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DD0A14" w:rsidRDefault="009D2A1B" w:rsidP="00393BC7">
            <w:pPr>
              <w:jc w:val="both"/>
            </w:pPr>
            <w:r w:rsidRPr="00DD0A14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2019 год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84 0 00 00000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DD0A14" w:rsidRDefault="009D2A1B" w:rsidP="00393BC7">
            <w:pPr>
              <w:jc w:val="both"/>
            </w:pPr>
            <w:r w:rsidRPr="00DD0A14">
              <w:t>Основное мероприятие "Обеспечение жилыми помещениями молодых семей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84 0 01 00000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DD0A14" w:rsidRDefault="009D2A1B" w:rsidP="00393BC7">
            <w:pPr>
              <w:jc w:val="both"/>
            </w:pPr>
            <w:r w:rsidRPr="00DD0A14"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84 0 01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93BC7">
            <w:pPr>
              <w:jc w:val="both"/>
            </w:pPr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B6769">
            <w:pPr>
              <w:jc w:val="center"/>
            </w:pPr>
            <w:r w:rsidRPr="00A82664">
              <w:t>84 0 01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93BC7">
            <w:pPr>
              <w:jc w:val="both"/>
            </w:pPr>
            <w:r w:rsidRPr="00A8266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B6769">
            <w:pPr>
              <w:jc w:val="center"/>
            </w:pPr>
            <w:r w:rsidRPr="00A82664">
              <w:t>84 0 01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320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93BC7">
            <w:pPr>
              <w:jc w:val="both"/>
            </w:pPr>
            <w:r w:rsidRPr="00A82664"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B6769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93BC7">
            <w:pPr>
              <w:jc w:val="both"/>
            </w:pPr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B6769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93BC7">
            <w:pPr>
              <w:jc w:val="both"/>
            </w:pPr>
            <w:r w:rsidRPr="00A82664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B6769">
            <w:pPr>
              <w:jc w:val="center"/>
            </w:pPr>
            <w:r w:rsidRPr="00A82664">
              <w:t>70 8 00 00000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93BC7">
            <w:pPr>
              <w:jc w:val="both"/>
            </w:pPr>
            <w:r w:rsidRPr="00A82664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B6769">
            <w:pPr>
              <w:jc w:val="center"/>
            </w:pPr>
            <w:r w:rsidRPr="00A82664">
              <w:t>70 8 00 78600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93BC7">
            <w:pPr>
              <w:jc w:val="both"/>
            </w:pPr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70 8 00 78600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393BC7">
            <w:pPr>
              <w:jc w:val="both"/>
            </w:pPr>
            <w:r w:rsidRPr="00A8266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70 8 00 78600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810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</w:pPr>
            <w: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5E4E56" w:rsidRDefault="009D2A1B" w:rsidP="004B7E93">
            <w:pPr>
              <w:rPr>
                <w:b/>
                <w:bCs/>
              </w:rPr>
            </w:pPr>
            <w:r w:rsidRPr="005E4E56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5E4E56" w:rsidRDefault="009D2A1B" w:rsidP="00131C13">
            <w:pPr>
              <w:jc w:val="center"/>
              <w:rPr>
                <w:b/>
                <w:bCs/>
              </w:rPr>
            </w:pPr>
            <w:r w:rsidRPr="005E4E56">
              <w:rPr>
                <w:b/>
                <w:bCs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5E4E56" w:rsidRDefault="009D2A1B" w:rsidP="00131C13">
            <w:pPr>
              <w:jc w:val="center"/>
              <w:rPr>
                <w:b/>
                <w:bCs/>
              </w:rPr>
            </w:pPr>
            <w:r w:rsidRPr="005E4E5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5E4E56" w:rsidRDefault="009D2A1B" w:rsidP="00131C13">
            <w:pPr>
              <w:jc w:val="center"/>
              <w:rPr>
                <w:b/>
                <w:bCs/>
              </w:rPr>
            </w:pPr>
            <w:r w:rsidRPr="005E4E56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5E4E56" w:rsidRDefault="009D2A1B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5E4E56" w:rsidRDefault="009D2A1B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5E4E56" w:rsidRDefault="009D2A1B" w:rsidP="00131C13">
            <w:pPr>
              <w:jc w:val="center"/>
              <w:rPr>
                <w:b/>
                <w:bCs/>
              </w:rPr>
            </w:pPr>
            <w:r w:rsidRPr="005E4E56">
              <w:rPr>
                <w:b/>
                <w:bCs/>
              </w:rPr>
              <w:t>295112,4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5E4E56" w:rsidRDefault="009D2A1B" w:rsidP="00131C13">
            <w:pPr>
              <w:jc w:val="center"/>
              <w:rPr>
                <w:b/>
                <w:bCs/>
              </w:rPr>
            </w:pPr>
            <w:r w:rsidRPr="005E4E56">
              <w:rPr>
                <w:b/>
                <w:bCs/>
              </w:rPr>
              <w:t>262107,1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5E4E56" w:rsidRDefault="009D2A1B" w:rsidP="00131C13">
            <w:pPr>
              <w:jc w:val="center"/>
              <w:rPr>
                <w:b/>
                <w:bCs/>
              </w:rPr>
            </w:pPr>
            <w:r w:rsidRPr="005E4E56">
              <w:rPr>
                <w:b/>
                <w:bCs/>
              </w:rPr>
              <w:t>275547,0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Cs/>
              </w:rPr>
            </w:pPr>
            <w:r>
              <w:rPr>
                <w:bCs/>
              </w:rPr>
              <w:t>290748,0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258533,6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272273,7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300F3">
            <w:pPr>
              <w:jc w:val="center"/>
              <w:rPr>
                <w:bCs/>
              </w:rPr>
            </w:pPr>
            <w:r>
              <w:rPr>
                <w:bCs/>
              </w:rPr>
              <w:t>88198,3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736B">
            <w:pPr>
              <w:jc w:val="center"/>
            </w:pPr>
            <w:r w:rsidRPr="00A82664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736B">
            <w:pPr>
              <w:jc w:val="center"/>
            </w:pPr>
            <w:r w:rsidRPr="00A82664">
              <w:t>79979,2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927EC">
            <w:pPr>
              <w:jc w:val="center"/>
              <w:rPr>
                <w:bCs/>
              </w:rPr>
            </w:pPr>
            <w:r>
              <w:rPr>
                <w:bCs/>
              </w:rPr>
              <w:t>5252,9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927EC">
            <w:pPr>
              <w:jc w:val="center"/>
              <w:rPr>
                <w:bCs/>
              </w:rPr>
            </w:pPr>
            <w:r>
              <w:rPr>
                <w:bCs/>
              </w:rPr>
              <w:t>5252,9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927EC">
            <w:pPr>
              <w:jc w:val="center"/>
              <w:rPr>
                <w:bCs/>
              </w:rPr>
            </w:pPr>
            <w:r>
              <w:rPr>
                <w:bCs/>
              </w:rPr>
              <w:t>4740,0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927EC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224A29">
            <w:pPr>
              <w:jc w:val="center"/>
            </w:pPr>
            <w:r>
              <w:rPr>
                <w:bCs/>
              </w:rPr>
              <w:t>4740,0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927EC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224A29">
            <w:pPr>
              <w:jc w:val="center"/>
            </w:pPr>
            <w:r>
              <w:rPr>
                <w:bCs/>
              </w:rPr>
              <w:t>4740,0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9D2A1B" w:rsidRPr="00A82664" w:rsidRDefault="009D2A1B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927EC">
            <w:pPr>
              <w:jc w:val="center"/>
              <w:rPr>
                <w:bCs/>
              </w:rPr>
            </w:pPr>
            <w:r>
              <w:rPr>
                <w:bCs/>
              </w:rPr>
              <w:t>512,9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927EC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9313E">
            <w:pPr>
              <w:jc w:val="center"/>
            </w:pPr>
            <w:r>
              <w:rPr>
                <w:bCs/>
              </w:rPr>
              <w:t>512,9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927EC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9313E">
            <w:pPr>
              <w:jc w:val="center"/>
            </w:pPr>
            <w:r>
              <w:rPr>
                <w:bCs/>
              </w:rPr>
              <w:t>512,9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9C63B4">
            <w:r w:rsidRPr="00A8266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300F3">
            <w:pPr>
              <w:jc w:val="center"/>
              <w:rPr>
                <w:bCs/>
              </w:rPr>
            </w:pPr>
            <w:r>
              <w:rPr>
                <w:bCs/>
              </w:rPr>
              <w:t>82945,4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736B">
            <w:pPr>
              <w:jc w:val="center"/>
            </w:pPr>
            <w:r w:rsidRPr="00A82664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736B">
            <w:pPr>
              <w:jc w:val="center"/>
            </w:pPr>
            <w:r w:rsidRPr="00A82664">
              <w:t>79979,2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Cs/>
              </w:rPr>
            </w:pPr>
            <w:r>
              <w:rPr>
                <w:bCs/>
              </w:rPr>
              <w:t>82945,4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79979,2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Cs/>
              </w:rPr>
            </w:pPr>
            <w:r>
              <w:rPr>
                <w:bCs/>
              </w:rPr>
              <w:t>30570,2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736B">
            <w:pPr>
              <w:jc w:val="center"/>
            </w:pPr>
            <w:r w:rsidRPr="00A82664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736B">
            <w:pPr>
              <w:jc w:val="center"/>
            </w:pPr>
            <w:r w:rsidRPr="00A82664">
              <w:t>25275,2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427373">
            <w:pPr>
              <w:jc w:val="center"/>
            </w:pPr>
            <w:r w:rsidRPr="00081C4C">
              <w:rPr>
                <w:bCs/>
              </w:rPr>
              <w:t>30570,2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736B">
            <w:pPr>
              <w:jc w:val="center"/>
            </w:pPr>
            <w:r w:rsidRPr="00A82664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736B">
            <w:pPr>
              <w:jc w:val="center"/>
            </w:pPr>
            <w:r w:rsidRPr="00A82664">
              <w:t>25275,2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427373">
            <w:pPr>
              <w:jc w:val="center"/>
            </w:pPr>
            <w:r w:rsidRPr="00081C4C">
              <w:rPr>
                <w:bCs/>
              </w:rPr>
              <w:t>30570,2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736B">
            <w:pPr>
              <w:jc w:val="center"/>
            </w:pPr>
            <w:r w:rsidRPr="00A82664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736B">
            <w:pPr>
              <w:jc w:val="center"/>
            </w:pPr>
            <w:r w:rsidRPr="00A82664">
              <w:t>25275,2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427373">
            <w:pPr>
              <w:jc w:val="center"/>
            </w:pPr>
            <w:r w:rsidRPr="00081C4C">
              <w:rPr>
                <w:bCs/>
              </w:rPr>
              <w:t>30570,2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25275,2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23 1 02 00000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Cs/>
              </w:rPr>
            </w:pPr>
            <w:r>
              <w:rPr>
                <w:bCs/>
              </w:rPr>
              <w:t>51958,7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52018,8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54704,0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Cs/>
              </w:rPr>
            </w:pPr>
            <w:r>
              <w:rPr>
                <w:bCs/>
              </w:rPr>
              <w:t>50948,9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53694,3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5E4E56">
            <w:pPr>
              <w:jc w:val="center"/>
            </w:pPr>
            <w:r w:rsidRPr="00F04891">
              <w:rPr>
                <w:bCs/>
              </w:rPr>
              <w:t>50948,9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53694,3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5E4E56">
            <w:pPr>
              <w:jc w:val="center"/>
            </w:pPr>
            <w:r w:rsidRPr="00F04891">
              <w:rPr>
                <w:bCs/>
              </w:rPr>
              <w:t>50948,9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53694,3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1009,7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000D9">
            <w:pPr>
              <w:jc w:val="center"/>
            </w:pPr>
            <w:r w:rsidRPr="00A82664">
              <w:rPr>
                <w:bCs/>
              </w:rPr>
              <w:t>1009,8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rPr>
                <w:bCs/>
              </w:rPr>
              <w:t>1009,7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000D9">
            <w:pPr>
              <w:jc w:val="center"/>
            </w:pPr>
            <w:r w:rsidRPr="00A82664">
              <w:rPr>
                <w:bCs/>
              </w:rPr>
              <w:t>1009,8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rPr>
                <w:bCs/>
              </w:rPr>
              <w:t>1009,7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B5795">
            <w:r w:rsidRPr="00A8266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23 1 04 00000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000D9">
            <w:pPr>
              <w:jc w:val="center"/>
              <w:rPr>
                <w:bCs/>
              </w:rPr>
            </w:pPr>
            <w:r>
              <w:rPr>
                <w:bCs/>
              </w:rPr>
              <w:t>416,5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B5795">
            <w:r w:rsidRPr="00A82664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23 1 04 79200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000D9">
            <w:pPr>
              <w:jc w:val="center"/>
              <w:rPr>
                <w:bCs/>
              </w:rPr>
            </w:pPr>
            <w:r>
              <w:rPr>
                <w:bCs/>
              </w:rPr>
              <w:t>416,5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B5795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05AAB">
            <w:pPr>
              <w:jc w:val="center"/>
            </w:pPr>
            <w:r w:rsidRPr="00A82664">
              <w:t>23 1 04 79200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000D9">
            <w:pPr>
              <w:jc w:val="center"/>
              <w:rPr>
                <w:bCs/>
              </w:rPr>
            </w:pPr>
            <w:r>
              <w:rPr>
                <w:bCs/>
              </w:rPr>
              <w:t>416,5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B5795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05AAB">
            <w:pPr>
              <w:jc w:val="center"/>
            </w:pPr>
            <w:r w:rsidRPr="00A82664">
              <w:t>23 1 04 79200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000D9">
            <w:pPr>
              <w:jc w:val="center"/>
              <w:rPr>
                <w:bCs/>
              </w:rPr>
            </w:pPr>
            <w:r>
              <w:rPr>
                <w:bCs/>
              </w:rPr>
              <w:t>416,5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300F3">
            <w:pPr>
              <w:jc w:val="center"/>
              <w:rPr>
                <w:bCs/>
              </w:rPr>
            </w:pPr>
            <w:r>
              <w:rPr>
                <w:bCs/>
              </w:rPr>
              <w:t>188873,7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180526,8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300F3">
            <w:pPr>
              <w:jc w:val="center"/>
              <w:rPr>
                <w:bCs/>
              </w:rPr>
            </w:pPr>
            <w:r>
              <w:rPr>
                <w:bCs/>
              </w:rPr>
              <w:t>247,8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B07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B07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90EA9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300F3">
            <w:pPr>
              <w:jc w:val="center"/>
              <w:rPr>
                <w:bCs/>
              </w:rPr>
            </w:pPr>
            <w:r>
              <w:rPr>
                <w:bCs/>
              </w:rPr>
              <w:t>247,8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300F3">
            <w:pPr>
              <w:jc w:val="center"/>
              <w:rPr>
                <w:bCs/>
              </w:rPr>
            </w:pPr>
            <w:r>
              <w:rPr>
                <w:bCs/>
              </w:rPr>
              <w:t>223,3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151D9">
            <w:pPr>
              <w:jc w:val="center"/>
            </w:pPr>
            <w:r>
              <w:t>223,3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151D9">
            <w:pPr>
              <w:jc w:val="center"/>
            </w:pPr>
            <w:r>
              <w:t>223,3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9D2A1B" w:rsidRPr="00A82664" w:rsidRDefault="009D2A1B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300F3">
            <w:pPr>
              <w:jc w:val="center"/>
              <w:rPr>
                <w:bCs/>
              </w:rPr>
            </w:pPr>
            <w:r>
              <w:rPr>
                <w:bCs/>
              </w:rPr>
              <w:t>24,5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300F3">
            <w:pPr>
              <w:jc w:val="center"/>
              <w:rPr>
                <w:bCs/>
              </w:rPr>
            </w:pPr>
            <w:r>
              <w:rPr>
                <w:bCs/>
              </w:rPr>
              <w:t>24,5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00594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300F3">
            <w:pPr>
              <w:jc w:val="center"/>
              <w:rPr>
                <w:bCs/>
              </w:rPr>
            </w:pPr>
            <w:r>
              <w:rPr>
                <w:bCs/>
              </w:rPr>
              <w:t>24,5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C7761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9C63B4">
            <w:r w:rsidRPr="00A8266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81EB0">
            <w:pPr>
              <w:jc w:val="center"/>
              <w:rPr>
                <w:bCs/>
              </w:rPr>
            </w:pPr>
            <w:r>
              <w:rPr>
                <w:bCs/>
              </w:rPr>
              <w:t>188625,1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180526,8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Cs/>
              </w:rPr>
            </w:pPr>
            <w:r>
              <w:rPr>
                <w:bCs/>
              </w:rPr>
              <w:t>188625,1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180526,8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Cs/>
              </w:rPr>
            </w:pPr>
            <w:r>
              <w:rPr>
                <w:bCs/>
              </w:rPr>
              <w:t>24938,6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16491,2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5E4E56">
            <w:pPr>
              <w:jc w:val="center"/>
            </w:pPr>
            <w:r w:rsidRPr="00ED55CA">
              <w:rPr>
                <w:bCs/>
              </w:rPr>
              <w:t>24938,6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16491,2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5E4E56">
            <w:pPr>
              <w:jc w:val="center"/>
            </w:pPr>
            <w:r w:rsidRPr="00ED55CA">
              <w:rPr>
                <w:bCs/>
              </w:rPr>
              <w:t>24938,6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16491,2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5E4E56">
            <w:pPr>
              <w:jc w:val="center"/>
            </w:pPr>
            <w:r w:rsidRPr="00ED55CA">
              <w:rPr>
                <w:bCs/>
              </w:rPr>
              <w:t>24938,6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15204,5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16491,2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23 2 02 00000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157262,5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154616,5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164035,6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153668,7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160441,8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5E4E56">
            <w:pPr>
              <w:jc w:val="center"/>
            </w:pPr>
            <w:r w:rsidRPr="001747AD">
              <w:rPr>
                <w:bCs/>
              </w:rPr>
              <w:t>153668,7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160441,8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5E4E56">
            <w:pPr>
              <w:jc w:val="center"/>
            </w:pPr>
            <w:r w:rsidRPr="001747AD">
              <w:rPr>
                <w:bCs/>
              </w:rPr>
              <w:t>153668,7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160441,8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3433,0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</w:tr>
      <w:tr w:rsidR="009D2A1B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</w:tr>
      <w:tr w:rsidR="009D2A1B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23 2 03 00000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</w:tr>
      <w:tr w:rsidR="009D2A1B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2 03 72Г00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</w:tr>
      <w:tr w:rsidR="009D2A1B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C31D1">
            <w:pPr>
              <w:jc w:val="center"/>
            </w:pPr>
            <w:r w:rsidRPr="00A82664">
              <w:t>23 2 03 72Г00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</w:tr>
      <w:tr w:rsidR="009D2A1B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C31D1">
            <w:pPr>
              <w:jc w:val="center"/>
            </w:pPr>
            <w:r w:rsidRPr="00A82664">
              <w:t>23 2 03 72Г00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</w:tr>
      <w:tr w:rsidR="009D2A1B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r w:rsidRPr="00A8266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C31D1">
            <w:pPr>
              <w:jc w:val="center"/>
            </w:pPr>
            <w:r w:rsidRPr="00A82664">
              <w:t>23 2 04 00000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</w:tr>
      <w:tr w:rsidR="009D2A1B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r w:rsidRPr="00A82664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8C31D1">
            <w:pPr>
              <w:jc w:val="center"/>
            </w:pPr>
            <w:r w:rsidRPr="00A82664">
              <w:t>23 2 04 79200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</w:tr>
      <w:tr w:rsidR="009D2A1B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23 2 04 79200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</w:tr>
      <w:tr w:rsidR="009D2A1B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23 2 04 79200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DD0A14" w:rsidRDefault="009D2A1B" w:rsidP="002E4B11">
            <w:r w:rsidRPr="00DD0A1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2 Е1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2911,5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DD0A14" w:rsidRDefault="009D2A1B" w:rsidP="002E4B11">
            <w:r w:rsidRPr="00DD0A14"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2 Е1 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  <w:r w:rsidRPr="00A82664">
              <w:t>23 2 Е1 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  <w:r w:rsidRPr="00A82664">
              <w:t>23 2 Е1 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4177B5" w:rsidRDefault="009D2A1B" w:rsidP="002E4B11">
            <w:r w:rsidRPr="004177B5">
              <w:t>Обеспечение условий для создания центров образования цифрового</w:t>
            </w:r>
            <w:r>
              <w:t xml:space="preserve"> </w:t>
            </w:r>
            <w:r w:rsidRPr="004177B5">
              <w:t>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  <w:rPr>
                <w:lang w:val="en-US"/>
              </w:rPr>
            </w:pPr>
            <w:r w:rsidRPr="00A82664">
              <w:t xml:space="preserve">23 2 Е1 </w:t>
            </w:r>
            <w:r w:rsidRPr="00A82664"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5E4E56" w:rsidRDefault="009D2A1B" w:rsidP="00F95BB5">
            <w:pPr>
              <w:jc w:val="center"/>
              <w:rPr>
                <w:bCs/>
              </w:rPr>
            </w:pPr>
            <w:r>
              <w:rPr>
                <w:bCs/>
              </w:rPr>
              <w:t>1319,4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637F4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 xml:space="preserve">23 2 Е1 </w:t>
            </w:r>
            <w:r w:rsidRPr="00A82664"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5E4E56">
            <w:pPr>
              <w:jc w:val="center"/>
            </w:pPr>
            <w:r w:rsidRPr="00890B1A">
              <w:rPr>
                <w:bCs/>
              </w:rPr>
              <w:t>1319,4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637F4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DE5209">
            <w:pPr>
              <w:jc w:val="center"/>
            </w:pPr>
            <w:r w:rsidRPr="00A82664">
              <w:t xml:space="preserve">23 2 Е1 </w:t>
            </w:r>
            <w:r w:rsidRPr="00A82664"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907F3E" w:rsidRDefault="009D2A1B" w:rsidP="00F95BB5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5E4E56">
            <w:pPr>
              <w:jc w:val="center"/>
            </w:pPr>
            <w:r w:rsidRPr="00890B1A">
              <w:rPr>
                <w:bCs/>
              </w:rPr>
              <w:t>1319,4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4177B5" w:rsidRDefault="009D2A1B" w:rsidP="002E4B11">
            <w:r w:rsidRPr="004177B5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  <w:r w:rsidRPr="00A82664">
              <w:t>23 2 Е2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4177B5" w:rsidRDefault="009D2A1B" w:rsidP="002E4B11">
            <w:r w:rsidRPr="004177B5"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  <w:r w:rsidRPr="00A82664">
              <w:t>23 2 Е2 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  <w:r w:rsidRPr="00A82664">
              <w:t>23 2 Е2 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F95BB5">
            <w:pPr>
              <w:jc w:val="center"/>
            </w:pPr>
            <w:r w:rsidRPr="00A82664">
              <w:t>23 2 Е2 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1515,1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1430,5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1470,5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41,5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>
              <w:rPr>
                <w:bCs/>
              </w:rPr>
              <w:t>41,5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>
              <w:rPr>
                <w:bCs/>
              </w:rPr>
              <w:t>41,5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>
              <w:rPr>
                <w:bCs/>
              </w:rPr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>
              <w:rPr>
                <w:bCs/>
              </w:rPr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907F3E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1076,3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1102,1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5E4E56">
            <w:pPr>
              <w:jc w:val="center"/>
            </w:pPr>
            <w:r w:rsidRPr="00694DC0">
              <w:rPr>
                <w:bCs/>
              </w:rPr>
              <w:t>1076,3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1102,1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5E4E56">
            <w:pPr>
              <w:jc w:val="center"/>
            </w:pPr>
            <w:r w:rsidRPr="00694DC0">
              <w:rPr>
                <w:bCs/>
              </w:rPr>
              <w:t>1076,3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1102,1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5E4E56">
            <w:pPr>
              <w:jc w:val="center"/>
            </w:pPr>
            <w:r w:rsidRPr="00694DC0">
              <w:rPr>
                <w:bCs/>
              </w:rPr>
              <w:t>1076,3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1102,1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5E4E56">
            <w:pPr>
              <w:jc w:val="center"/>
            </w:pPr>
            <w:r w:rsidRPr="00694DC0">
              <w:rPr>
                <w:bCs/>
              </w:rPr>
              <w:t>1076,3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1102,1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5E4E56">
            <w:pPr>
              <w:jc w:val="center"/>
            </w:pPr>
            <w:r w:rsidRPr="00694DC0">
              <w:rPr>
                <w:bCs/>
              </w:rPr>
              <w:t>1076,3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1102,1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5E4E56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392,7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336,8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368,4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2B3242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392,7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336,8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368,4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>
              <w:rPr>
                <w:bCs/>
              </w:rPr>
              <w:t>373,0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350,0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>
              <w:rPr>
                <w:bCs/>
              </w:rPr>
              <w:t>373,0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350,0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>
              <w:rPr>
                <w:bCs/>
              </w:rPr>
              <w:t>373,0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350,0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2B3242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19,6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18,4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2B3242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19,6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18,4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2B3242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19,6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18,4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1080,6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642,7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350,3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350,3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315,6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2B3242">
            <w:pPr>
              <w:jc w:val="center"/>
            </w:pPr>
            <w:r w:rsidRPr="003307FC">
              <w:rPr>
                <w:bCs/>
              </w:rPr>
              <w:t>315,6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2B3242">
            <w:pPr>
              <w:jc w:val="center"/>
            </w:pPr>
            <w:r w:rsidRPr="003307FC">
              <w:rPr>
                <w:bCs/>
              </w:rPr>
              <w:t>315,6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9D2A1B" w:rsidRPr="00A82664" w:rsidRDefault="009D2A1B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34,7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2B3242">
            <w:pPr>
              <w:jc w:val="center"/>
            </w:pPr>
            <w:r>
              <w:rPr>
                <w:bCs/>
              </w:rPr>
              <w:t>34,7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2B3242">
            <w:pPr>
              <w:jc w:val="center"/>
            </w:pPr>
            <w:r>
              <w:rPr>
                <w:bCs/>
              </w:rPr>
              <w:t>34,7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>
              <w:t>730,3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642,7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79 3 00 00000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427373">
            <w:pPr>
              <w:jc w:val="center"/>
            </w:pPr>
            <w:r w:rsidRPr="0020149B">
              <w:t>730,3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642,7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427373">
            <w:pPr>
              <w:jc w:val="center"/>
            </w:pPr>
            <w:r w:rsidRPr="0020149B">
              <w:t>730,3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642,7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427373">
            <w:pPr>
              <w:jc w:val="center"/>
            </w:pPr>
            <w:r w:rsidRPr="0020149B">
              <w:t>730,3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642,7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427373">
            <w:pPr>
              <w:jc w:val="center"/>
            </w:pPr>
            <w:r w:rsidRPr="0020149B">
              <w:t>730,3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642,7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11080,3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overflowPunct/>
              <w:autoSpaceDE/>
              <w:adjustRightInd/>
              <w:jc w:val="center"/>
            </w:pPr>
            <w:r w:rsidRPr="00A82664">
              <w:t>9596,7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overflowPunct/>
              <w:autoSpaceDE/>
              <w:adjustRightInd/>
              <w:jc w:val="center"/>
            </w:pPr>
            <w:r w:rsidRPr="00A82664">
              <w:t>9654,7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248,6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248,6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210,7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FA04F0">
            <w:pPr>
              <w:jc w:val="center"/>
            </w:pPr>
            <w:r>
              <w:rPr>
                <w:bCs/>
              </w:rPr>
              <w:t>210,7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FA04F0">
            <w:pPr>
              <w:jc w:val="center"/>
            </w:pPr>
            <w:r>
              <w:rPr>
                <w:bCs/>
              </w:rPr>
              <w:t>210,7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9D2A1B" w:rsidRPr="00A82664" w:rsidRDefault="009D2A1B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37,9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2B3242">
            <w:pPr>
              <w:jc w:val="center"/>
            </w:pPr>
            <w:r w:rsidRPr="00421E3C">
              <w:rPr>
                <w:bCs/>
              </w:rPr>
              <w:t>37,9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2B3242">
            <w:pPr>
              <w:jc w:val="center"/>
            </w:pPr>
            <w:r w:rsidRPr="00421E3C">
              <w:rPr>
                <w:bCs/>
              </w:rPr>
              <w:t>37,9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50FD5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1B" w:rsidRPr="00A82664" w:rsidRDefault="009D2A1B" w:rsidP="002E4B11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368,6</w:t>
            </w:r>
          </w:p>
        </w:tc>
      </w:tr>
      <w:tr w:rsidR="009D2A1B" w:rsidRPr="00A82664" w:rsidTr="00850FD5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1B" w:rsidRPr="00A82664" w:rsidRDefault="009D2A1B" w:rsidP="002E4B11">
            <w:r w:rsidRPr="00A8266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368,6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Осуществление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216,3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196,3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196,3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20,0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20,0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139,9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127,7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139,9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127,7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24,6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24,6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1537,1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1537,1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1528,0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1432,7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1432,7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FA04F0" w:rsidRDefault="009D2A1B" w:rsidP="0016081D">
            <w:r w:rsidRPr="00FA04F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FA04F0" w:rsidRDefault="009D2A1B" w:rsidP="0016081D">
            <w:r w:rsidRPr="00FA04F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2B4FB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</w:pPr>
            <w:r>
              <w:t>71 3 00 024</w:t>
            </w:r>
            <w:r w:rsidRPr="00A82664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FA04F0" w:rsidRDefault="009D2A1B" w:rsidP="002E4B11">
            <w:r w:rsidRPr="00FA04F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71169">
            <w:pPr>
              <w:jc w:val="center"/>
            </w:pPr>
            <w:r>
              <w:t>71 3 00 024</w:t>
            </w:r>
            <w:r w:rsidRPr="00A82664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FA04F0" w:rsidRDefault="009D2A1B" w:rsidP="002E4B11">
            <w:r w:rsidRPr="00FA04F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71169">
            <w:pPr>
              <w:jc w:val="center"/>
            </w:pPr>
            <w:r>
              <w:t>71 3 00 024</w:t>
            </w:r>
            <w:r w:rsidRPr="00A82664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16081D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6034,7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overflowPunct/>
              <w:autoSpaceDE/>
              <w:adjustRightInd/>
              <w:jc w:val="center"/>
            </w:pPr>
            <w:r w:rsidRPr="00A82664">
              <w:t>5175,4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overflowPunct/>
              <w:autoSpaceDE/>
              <w:adjustRightInd/>
              <w:jc w:val="center"/>
            </w:pPr>
            <w:r w:rsidRPr="00A82664">
              <w:t>5179,9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4556,8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3923,3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3926,1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4554,6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3923,3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3926,1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3842,3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3762,5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3842,3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3762,5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641,8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163,5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641,8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163,5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FA04F0" w:rsidRDefault="009D2A1B" w:rsidP="00B71169">
            <w:r w:rsidRPr="00FA04F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7116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70,5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FA04F0" w:rsidRDefault="009D2A1B" w:rsidP="00B71169">
            <w:r w:rsidRPr="00FA04F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7116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70,5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both"/>
            </w:pPr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both"/>
            </w:pPr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>
              <w:rPr>
                <w:bCs/>
              </w:rPr>
              <w:t>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both"/>
            </w:pPr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>
              <w:rPr>
                <w:bCs/>
              </w:rPr>
              <w:t>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1477,9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1252,1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1253,8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1477,9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1252,1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1253,8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1348,5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1165,1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1165,1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1348,5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1165,1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1165,1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100,1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88,7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100,1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88,7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71169">
            <w:pPr>
              <w:jc w:val="both"/>
            </w:pPr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71169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29,3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71169">
            <w:pPr>
              <w:jc w:val="both"/>
            </w:pPr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71169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29,3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7B1B8A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Обеспечение деятельности подведомственных учреждений (ЦОПКиТО)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>
              <w:t>2876,0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overflowPunct/>
              <w:autoSpaceDE/>
              <w:adjustRightInd/>
              <w:jc w:val="center"/>
            </w:pPr>
            <w:r w:rsidRPr="00A82664">
              <w:t>2625,9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overflowPunct/>
              <w:autoSpaceDE/>
              <w:adjustRightInd/>
              <w:jc w:val="center"/>
            </w:pPr>
            <w:r w:rsidRPr="00A82664">
              <w:t>2633,3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9A207B" w:rsidRDefault="009D2A1B" w:rsidP="002E4B11">
            <w:pPr>
              <w:jc w:val="center"/>
            </w:pPr>
            <w:r>
              <w:t>2869,1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2633,3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9A207B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2070,6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2358,6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2358,6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9A207B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2070,6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2358,6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2358,6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9A207B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766,0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274,7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9A207B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766,0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274,7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9A207B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9A207B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  <w:lang w:val="en-US"/>
              </w:rPr>
              <w:t>6</w:t>
            </w:r>
            <w:r w:rsidRPr="00A82664">
              <w:rPr>
                <w:bCs/>
              </w:rPr>
              <w:t>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  <w:lang w:val="en-US"/>
              </w:rPr>
              <w:t>6</w:t>
            </w:r>
            <w:r w:rsidRPr="00A82664">
              <w:rPr>
                <w:bCs/>
              </w:rPr>
              <w:t>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  <w:lang w:val="en-US"/>
              </w:rPr>
              <w:t>6</w:t>
            </w:r>
            <w:r w:rsidRPr="00A82664">
              <w:rPr>
                <w:bCs/>
              </w:rPr>
              <w:t>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rPr>
                <w:bCs/>
              </w:rPr>
            </w:pPr>
            <w:r w:rsidRPr="00A82664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4364,4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overflowPunct/>
              <w:autoSpaceDE/>
              <w:adjustRightInd/>
              <w:jc w:val="center"/>
            </w:pPr>
            <w:r w:rsidRPr="00A82664">
              <w:t>3573,5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overflowPunct/>
              <w:autoSpaceDE/>
              <w:adjustRightInd/>
              <w:jc w:val="center"/>
            </w:pPr>
            <w:r w:rsidRPr="00A82664">
              <w:t>3273,3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9D2A1B" w:rsidRPr="00A82664" w:rsidTr="00325854">
        <w:trPr>
          <w:gridBefore w:val="1"/>
          <w:trHeight w:val="46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4214,4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6D0623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1B" w:rsidRPr="00A82664" w:rsidRDefault="009D2A1B" w:rsidP="002E4B11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9D2A1B" w:rsidRPr="00A82664" w:rsidTr="006D0623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1B" w:rsidRPr="00A82664" w:rsidRDefault="009D2A1B" w:rsidP="002E4B11">
            <w:r w:rsidRPr="00A8266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rPr>
                <w:spacing w:val="-6"/>
              </w:rPr>
            </w:pPr>
            <w:r w:rsidRPr="00A82664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Обеспечение деятельности подведомственных учреждений (ЦОПКиТО)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rPr>
                <w:b/>
                <w:bCs/>
              </w:rPr>
            </w:pPr>
            <w:r w:rsidRPr="00A82664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8918FA" w:rsidRDefault="009D2A1B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7646,5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/>
              </w:rPr>
            </w:pPr>
            <w:r w:rsidRPr="00A82664">
              <w:rPr>
                <w:b/>
              </w:rPr>
              <w:t>5270,0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/>
              </w:rPr>
            </w:pPr>
            <w:r w:rsidRPr="00A82664">
              <w:rPr>
                <w:b/>
              </w:rPr>
              <w:t>5430,0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8918FA" w:rsidRDefault="009D2A1B" w:rsidP="002E4B11">
            <w:pPr>
              <w:jc w:val="center"/>
            </w:pPr>
            <w:r>
              <w:t>6812,6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4733,0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8918FA" w:rsidRDefault="009D2A1B" w:rsidP="002E4B11">
            <w:pPr>
              <w:jc w:val="center"/>
            </w:pPr>
            <w:r>
              <w:t>6812,6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511,1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511,1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460,0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460,0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460,0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9D2A1B" w:rsidRPr="00A82664" w:rsidRDefault="009D2A1B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51,1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51,1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51,1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rPr>
                <w:bCs/>
              </w:rPr>
            </w:pPr>
            <w:r w:rsidRPr="00A82664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8918FA" w:rsidRDefault="009D2A1B" w:rsidP="002E4B11">
            <w:pPr>
              <w:jc w:val="center"/>
            </w:pPr>
            <w:r>
              <w:t>6301,5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rPr>
                <w:bCs/>
              </w:rPr>
            </w:pPr>
            <w:r w:rsidRPr="00A8266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8918FA">
            <w:pPr>
              <w:jc w:val="center"/>
            </w:pPr>
            <w:r w:rsidRPr="00B21653">
              <w:t>6301,</w:t>
            </w:r>
            <w: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rPr>
                <w:bCs/>
              </w:rPr>
            </w:pPr>
            <w:r w:rsidRPr="00A82664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8918FA">
            <w:pPr>
              <w:jc w:val="center"/>
            </w:pPr>
            <w:r w:rsidRPr="00B21653">
              <w:t>6301,</w:t>
            </w:r>
            <w: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8918FA">
            <w:pPr>
              <w:jc w:val="center"/>
            </w:pPr>
            <w:r>
              <w:t>62</w:t>
            </w:r>
            <w:r w:rsidRPr="00B21653">
              <w:t>01,</w:t>
            </w:r>
            <w: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8918FA">
            <w:pPr>
              <w:jc w:val="center"/>
            </w:pPr>
            <w:r>
              <w:t>62</w:t>
            </w:r>
            <w:r w:rsidRPr="00B21653">
              <w:t>01,</w:t>
            </w:r>
            <w: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8918FA">
            <w:pPr>
              <w:jc w:val="center"/>
            </w:pPr>
            <w:r>
              <w:t>62</w:t>
            </w:r>
            <w:r w:rsidRPr="00B21653">
              <w:t>01,</w:t>
            </w:r>
            <w: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9738E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9738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9738E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81 1 01 79200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A184F">
            <w:pPr>
              <w:jc w:val="center"/>
            </w:pPr>
            <w:r>
              <w:t>10</w:t>
            </w:r>
            <w:r w:rsidRPr="00A82664"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3615F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9738E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9738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9738E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5468E">
            <w:pPr>
              <w:jc w:val="center"/>
            </w:pPr>
            <w:r w:rsidRPr="00A82664">
              <w:t>81 1 01 79200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A184F">
            <w:pPr>
              <w:jc w:val="center"/>
            </w:pPr>
            <w:r>
              <w:t>10</w:t>
            </w:r>
            <w:r w:rsidRPr="00A82664"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03615F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9738E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9738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9738E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5468E">
            <w:pPr>
              <w:jc w:val="center"/>
            </w:pPr>
            <w:r w:rsidRPr="00A82664">
              <w:t>81 1 01 79200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AA184F">
            <w:pPr>
              <w:jc w:val="center"/>
            </w:pPr>
            <w:r>
              <w:t>10</w:t>
            </w:r>
            <w:r w:rsidRPr="00A82664"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5E4E56">
            <w:pPr>
              <w:jc w:val="center"/>
            </w:pPr>
            <w:r w:rsidRPr="00A82664"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rPr>
                <w:bCs/>
              </w:rPr>
            </w:pPr>
            <w:r w:rsidRPr="00A82664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rPr>
                <w:bCs/>
              </w:rPr>
            </w:pPr>
            <w:r w:rsidRPr="00A8266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rPr>
                <w:bCs/>
              </w:rPr>
            </w:pPr>
            <w:r w:rsidRPr="00A82664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rPr>
                <w:bCs/>
              </w:rPr>
            </w:pPr>
            <w:r w:rsidRPr="00A82664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832,7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697,0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rPr>
                <w:bCs/>
              </w:rPr>
            </w:pPr>
            <w:r w:rsidRPr="00A82664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55,0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rPr>
                <w:bCs/>
              </w:rPr>
            </w:pPr>
            <w:r w:rsidRPr="00A8266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55,0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rPr>
                <w:bCs/>
              </w:rPr>
            </w:pPr>
            <w:r w:rsidRPr="00A8266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9A207B">
            <w:pPr>
              <w:jc w:val="center"/>
            </w:pPr>
            <w:r w:rsidRPr="00947B23"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55,0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rPr>
                <w:bCs/>
              </w:rPr>
            </w:pPr>
            <w:r w:rsidRPr="00A8266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9A207B">
            <w:pPr>
              <w:jc w:val="center"/>
            </w:pPr>
            <w:r w:rsidRPr="00947B23"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55,0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9A207B">
            <w:pPr>
              <w:jc w:val="center"/>
            </w:pPr>
            <w:r w:rsidRPr="00947B23"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55,0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9A207B">
            <w:pPr>
              <w:jc w:val="center"/>
            </w:pPr>
            <w:r w:rsidRPr="00947B23"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55,0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9A207B">
            <w:pPr>
              <w:jc w:val="center"/>
            </w:pPr>
            <w:r w:rsidRPr="00947B23"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55,0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rPr>
                <w:bCs/>
              </w:rPr>
            </w:pPr>
            <w:r w:rsidRPr="00A82664">
              <w:rPr>
                <w:bCs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126,0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rPr>
                <w:bCs/>
              </w:rPr>
            </w:pPr>
            <w:r w:rsidRPr="00A8266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126,0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rPr>
                <w:bCs/>
              </w:rPr>
            </w:pPr>
            <w:r w:rsidRPr="00A8266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126,0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rPr>
                <w:bCs/>
              </w:rPr>
            </w:pPr>
            <w:r w:rsidRPr="00A8266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9A207B">
            <w:pPr>
              <w:jc w:val="center"/>
            </w:pPr>
            <w:r w:rsidRPr="00283661">
              <w:rPr>
                <w:bCs/>
              </w:rPr>
              <w:t>126,0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9A207B">
            <w:pPr>
              <w:jc w:val="center"/>
            </w:pPr>
            <w:r w:rsidRPr="00283661">
              <w:rPr>
                <w:bCs/>
              </w:rPr>
              <w:t>126,0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9A207B">
            <w:pPr>
              <w:jc w:val="center"/>
            </w:pPr>
            <w:r w:rsidRPr="00283661">
              <w:rPr>
                <w:bCs/>
              </w:rPr>
              <w:t>126,0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Default="009D2A1B" w:rsidP="009A207B">
            <w:pPr>
              <w:jc w:val="center"/>
            </w:pPr>
            <w:r w:rsidRPr="00283661">
              <w:rPr>
                <w:bCs/>
              </w:rPr>
              <w:t>126,0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both"/>
            </w:pPr>
            <w:r w:rsidRPr="00A82664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632,7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562,0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632,7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562,0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632,7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562,0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624,4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rPr>
                <w:bCs/>
              </w:rPr>
              <w:t>562,0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556,7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556,7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550,0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3,7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3,7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93404C" w:rsidRDefault="009D2A1B" w:rsidP="002E4B11">
            <w:r w:rsidRPr="0093404C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71169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71169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71169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71169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93404C" w:rsidRDefault="009D2A1B" w:rsidP="002E4B11">
            <w:r w:rsidRPr="0093404C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71169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71169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71169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B71169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>
              <w:rPr>
                <w:bCs/>
              </w:rPr>
              <w:t>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</w:tr>
      <w:tr w:rsidR="009D2A1B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</w:tr>
      <w:tr w:rsidR="009D2A1B" w:rsidRPr="00CB4D1A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rPr>
                <w:b/>
              </w:rPr>
            </w:pPr>
            <w:r w:rsidRPr="00A82664">
              <w:rPr>
                <w:b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491961,3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A82664" w:rsidRDefault="009D2A1B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 w:rsidRPr="00A82664">
              <w:rPr>
                <w:b/>
              </w:rPr>
              <w:t>369046,2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D2A1B" w:rsidRPr="00CB4D1A" w:rsidRDefault="009D2A1B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 w:rsidRPr="00A82664">
              <w:rPr>
                <w:b/>
              </w:rPr>
              <w:t>388256,0</w:t>
            </w:r>
          </w:p>
        </w:tc>
      </w:tr>
    </w:tbl>
    <w:p w:rsidR="009D2A1B" w:rsidRDefault="009D2A1B"/>
    <w:p w:rsidR="009D2A1B" w:rsidRDefault="009D2A1B"/>
    <w:p w:rsidR="009D2A1B" w:rsidRDefault="009D2A1B"/>
    <w:p w:rsidR="009D2A1B" w:rsidRDefault="009D2A1B"/>
    <w:p w:rsidR="009D2A1B" w:rsidRDefault="009D2A1B"/>
    <w:p w:rsidR="009D2A1B" w:rsidRDefault="009D2A1B"/>
    <w:p w:rsidR="009D2A1B" w:rsidRDefault="009D2A1B"/>
    <w:p w:rsidR="009D2A1B" w:rsidRDefault="009D2A1B"/>
    <w:p w:rsidR="009D2A1B" w:rsidRDefault="009D2A1B"/>
    <w:p w:rsidR="009D2A1B" w:rsidRDefault="009D2A1B"/>
    <w:p w:rsidR="009D2A1B" w:rsidRDefault="009D2A1B"/>
    <w:p w:rsidR="009D2A1B" w:rsidRDefault="009D2A1B"/>
    <w:p w:rsidR="009D2A1B" w:rsidRDefault="009D2A1B"/>
    <w:p w:rsidR="009D2A1B" w:rsidRDefault="009D2A1B"/>
    <w:p w:rsidR="009D2A1B" w:rsidRDefault="009D2A1B"/>
    <w:p w:rsidR="009D2A1B" w:rsidRDefault="009D2A1B"/>
    <w:p w:rsidR="009D2A1B" w:rsidRDefault="009D2A1B"/>
    <w:p w:rsidR="009D2A1B" w:rsidRDefault="009D2A1B"/>
    <w:p w:rsidR="009D2A1B" w:rsidRDefault="009D2A1B"/>
    <w:p w:rsidR="009D2A1B" w:rsidRDefault="009D2A1B"/>
    <w:p w:rsidR="009D2A1B" w:rsidRDefault="009D2A1B"/>
    <w:p w:rsidR="009D2A1B" w:rsidRDefault="009D2A1B"/>
    <w:p w:rsidR="009D2A1B" w:rsidRDefault="009D2A1B"/>
    <w:p w:rsidR="009D2A1B" w:rsidRDefault="009D2A1B"/>
    <w:p w:rsidR="009D2A1B" w:rsidRDefault="009D2A1B"/>
    <w:p w:rsidR="009D2A1B" w:rsidRDefault="009D2A1B"/>
    <w:p w:rsidR="009D2A1B" w:rsidRDefault="009D2A1B"/>
    <w:p w:rsidR="009D2A1B" w:rsidRDefault="009D2A1B"/>
    <w:sectPr w:rsidR="009D2A1B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90"/>
    <w:rsid w:val="00004DC2"/>
    <w:rsid w:val="00006B64"/>
    <w:rsid w:val="00011329"/>
    <w:rsid w:val="000120DC"/>
    <w:rsid w:val="00016EDA"/>
    <w:rsid w:val="00017214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694"/>
    <w:rsid w:val="00050412"/>
    <w:rsid w:val="000529A7"/>
    <w:rsid w:val="00052CE1"/>
    <w:rsid w:val="0005414E"/>
    <w:rsid w:val="00061A12"/>
    <w:rsid w:val="0006512D"/>
    <w:rsid w:val="0007088B"/>
    <w:rsid w:val="00073808"/>
    <w:rsid w:val="00074ECB"/>
    <w:rsid w:val="00075A1A"/>
    <w:rsid w:val="00076948"/>
    <w:rsid w:val="00077B6F"/>
    <w:rsid w:val="00080817"/>
    <w:rsid w:val="00081C4C"/>
    <w:rsid w:val="00083B4F"/>
    <w:rsid w:val="000874AF"/>
    <w:rsid w:val="00090D2A"/>
    <w:rsid w:val="0009313E"/>
    <w:rsid w:val="00093FC9"/>
    <w:rsid w:val="000A503C"/>
    <w:rsid w:val="000A528F"/>
    <w:rsid w:val="000A7D67"/>
    <w:rsid w:val="000B1128"/>
    <w:rsid w:val="000B548C"/>
    <w:rsid w:val="000C2116"/>
    <w:rsid w:val="000C5428"/>
    <w:rsid w:val="000C7761"/>
    <w:rsid w:val="000D00A4"/>
    <w:rsid w:val="000D0DDC"/>
    <w:rsid w:val="000D316F"/>
    <w:rsid w:val="000D61AF"/>
    <w:rsid w:val="000D6A03"/>
    <w:rsid w:val="000D7F30"/>
    <w:rsid w:val="000E3A36"/>
    <w:rsid w:val="000E4CD9"/>
    <w:rsid w:val="000E5518"/>
    <w:rsid w:val="000E57BF"/>
    <w:rsid w:val="000E5CB9"/>
    <w:rsid w:val="000E5DB6"/>
    <w:rsid w:val="000F19A0"/>
    <w:rsid w:val="000F4D13"/>
    <w:rsid w:val="001000F4"/>
    <w:rsid w:val="001003F6"/>
    <w:rsid w:val="001065D9"/>
    <w:rsid w:val="001072C1"/>
    <w:rsid w:val="00112164"/>
    <w:rsid w:val="0011274B"/>
    <w:rsid w:val="00112C5B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31C13"/>
    <w:rsid w:val="00134B82"/>
    <w:rsid w:val="00137183"/>
    <w:rsid w:val="001373E9"/>
    <w:rsid w:val="00140CAD"/>
    <w:rsid w:val="001417EE"/>
    <w:rsid w:val="00145DE4"/>
    <w:rsid w:val="00147007"/>
    <w:rsid w:val="00152495"/>
    <w:rsid w:val="001571F6"/>
    <w:rsid w:val="0016081D"/>
    <w:rsid w:val="00160830"/>
    <w:rsid w:val="001638EE"/>
    <w:rsid w:val="00164628"/>
    <w:rsid w:val="00164B0B"/>
    <w:rsid w:val="00165164"/>
    <w:rsid w:val="001652F4"/>
    <w:rsid w:val="00171623"/>
    <w:rsid w:val="00173842"/>
    <w:rsid w:val="00173E8D"/>
    <w:rsid w:val="0017476B"/>
    <w:rsid w:val="001747AD"/>
    <w:rsid w:val="001778A0"/>
    <w:rsid w:val="00181DE4"/>
    <w:rsid w:val="00185500"/>
    <w:rsid w:val="0018625C"/>
    <w:rsid w:val="0018679A"/>
    <w:rsid w:val="001927EC"/>
    <w:rsid w:val="001972E8"/>
    <w:rsid w:val="001A00D5"/>
    <w:rsid w:val="001A1B0B"/>
    <w:rsid w:val="001A217E"/>
    <w:rsid w:val="001A267D"/>
    <w:rsid w:val="001A2B21"/>
    <w:rsid w:val="001A3289"/>
    <w:rsid w:val="001A7BB4"/>
    <w:rsid w:val="001B6769"/>
    <w:rsid w:val="001B6B1D"/>
    <w:rsid w:val="001C1214"/>
    <w:rsid w:val="001C24A8"/>
    <w:rsid w:val="001C28DE"/>
    <w:rsid w:val="001C28DF"/>
    <w:rsid w:val="001D00AE"/>
    <w:rsid w:val="001D06C4"/>
    <w:rsid w:val="001D0ADC"/>
    <w:rsid w:val="001D33C6"/>
    <w:rsid w:val="001D7EFB"/>
    <w:rsid w:val="001E0565"/>
    <w:rsid w:val="001E0E0B"/>
    <w:rsid w:val="001F2B49"/>
    <w:rsid w:val="001F55AF"/>
    <w:rsid w:val="0020149B"/>
    <w:rsid w:val="00205AAB"/>
    <w:rsid w:val="0020655A"/>
    <w:rsid w:val="00213310"/>
    <w:rsid w:val="002156C2"/>
    <w:rsid w:val="002159AC"/>
    <w:rsid w:val="00215D18"/>
    <w:rsid w:val="0022126F"/>
    <w:rsid w:val="00221393"/>
    <w:rsid w:val="00224A29"/>
    <w:rsid w:val="002301EB"/>
    <w:rsid w:val="00244916"/>
    <w:rsid w:val="002469F1"/>
    <w:rsid w:val="00246D6E"/>
    <w:rsid w:val="00250006"/>
    <w:rsid w:val="00263CA6"/>
    <w:rsid w:val="00263DAD"/>
    <w:rsid w:val="00263FDC"/>
    <w:rsid w:val="00264A61"/>
    <w:rsid w:val="00265BE5"/>
    <w:rsid w:val="00266C59"/>
    <w:rsid w:val="002712C2"/>
    <w:rsid w:val="00280C3B"/>
    <w:rsid w:val="00283661"/>
    <w:rsid w:val="002844A4"/>
    <w:rsid w:val="002923DD"/>
    <w:rsid w:val="00292C4B"/>
    <w:rsid w:val="002934E0"/>
    <w:rsid w:val="00293E06"/>
    <w:rsid w:val="002967A7"/>
    <w:rsid w:val="00297359"/>
    <w:rsid w:val="0029738E"/>
    <w:rsid w:val="002A2117"/>
    <w:rsid w:val="002A5357"/>
    <w:rsid w:val="002A54EF"/>
    <w:rsid w:val="002A6792"/>
    <w:rsid w:val="002A785D"/>
    <w:rsid w:val="002B14E2"/>
    <w:rsid w:val="002B3242"/>
    <w:rsid w:val="002B3FE3"/>
    <w:rsid w:val="002B4FB6"/>
    <w:rsid w:val="002B6BAE"/>
    <w:rsid w:val="002C2F90"/>
    <w:rsid w:val="002C5324"/>
    <w:rsid w:val="002C5338"/>
    <w:rsid w:val="002C643A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332F"/>
    <w:rsid w:val="002E4B11"/>
    <w:rsid w:val="002E5FB3"/>
    <w:rsid w:val="002F024F"/>
    <w:rsid w:val="002F0C2D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2040D"/>
    <w:rsid w:val="0032134D"/>
    <w:rsid w:val="00321D05"/>
    <w:rsid w:val="00322306"/>
    <w:rsid w:val="00325854"/>
    <w:rsid w:val="00326327"/>
    <w:rsid w:val="003307FC"/>
    <w:rsid w:val="00331E66"/>
    <w:rsid w:val="0033366B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1A77"/>
    <w:rsid w:val="00357847"/>
    <w:rsid w:val="00360469"/>
    <w:rsid w:val="00361049"/>
    <w:rsid w:val="003617AD"/>
    <w:rsid w:val="00366925"/>
    <w:rsid w:val="0036798B"/>
    <w:rsid w:val="003737BD"/>
    <w:rsid w:val="0038542E"/>
    <w:rsid w:val="00386443"/>
    <w:rsid w:val="00393003"/>
    <w:rsid w:val="003932AF"/>
    <w:rsid w:val="00393BC7"/>
    <w:rsid w:val="00396C39"/>
    <w:rsid w:val="00397027"/>
    <w:rsid w:val="003A3577"/>
    <w:rsid w:val="003A3DAD"/>
    <w:rsid w:val="003A5B7B"/>
    <w:rsid w:val="003A6101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319D"/>
    <w:rsid w:val="003D4098"/>
    <w:rsid w:val="003D7204"/>
    <w:rsid w:val="003D7A52"/>
    <w:rsid w:val="003E0F61"/>
    <w:rsid w:val="003E5E06"/>
    <w:rsid w:val="003F2206"/>
    <w:rsid w:val="003F481B"/>
    <w:rsid w:val="004022C0"/>
    <w:rsid w:val="0040387C"/>
    <w:rsid w:val="004070B6"/>
    <w:rsid w:val="0041223F"/>
    <w:rsid w:val="00413B5B"/>
    <w:rsid w:val="00414D6D"/>
    <w:rsid w:val="004177B5"/>
    <w:rsid w:val="00421E3C"/>
    <w:rsid w:val="004223B8"/>
    <w:rsid w:val="00427373"/>
    <w:rsid w:val="0043216E"/>
    <w:rsid w:val="00432815"/>
    <w:rsid w:val="00433EEB"/>
    <w:rsid w:val="0043730B"/>
    <w:rsid w:val="004436FB"/>
    <w:rsid w:val="00446778"/>
    <w:rsid w:val="00446CBC"/>
    <w:rsid w:val="00447220"/>
    <w:rsid w:val="00452609"/>
    <w:rsid w:val="00453E03"/>
    <w:rsid w:val="004549E8"/>
    <w:rsid w:val="00461DDA"/>
    <w:rsid w:val="0046332C"/>
    <w:rsid w:val="00463425"/>
    <w:rsid w:val="00463839"/>
    <w:rsid w:val="0046448A"/>
    <w:rsid w:val="00470A1E"/>
    <w:rsid w:val="00475BCE"/>
    <w:rsid w:val="00475D67"/>
    <w:rsid w:val="00483795"/>
    <w:rsid w:val="00492434"/>
    <w:rsid w:val="004931D8"/>
    <w:rsid w:val="00494430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BC1"/>
    <w:rsid w:val="004B7E93"/>
    <w:rsid w:val="004C0384"/>
    <w:rsid w:val="004C17EB"/>
    <w:rsid w:val="004C36EB"/>
    <w:rsid w:val="004C7695"/>
    <w:rsid w:val="004C7DCB"/>
    <w:rsid w:val="004D04F2"/>
    <w:rsid w:val="004D17E5"/>
    <w:rsid w:val="004D2EC7"/>
    <w:rsid w:val="004E1357"/>
    <w:rsid w:val="004E59AC"/>
    <w:rsid w:val="004E7C7E"/>
    <w:rsid w:val="004E7DA2"/>
    <w:rsid w:val="004F042E"/>
    <w:rsid w:val="004F51D7"/>
    <w:rsid w:val="00502FAB"/>
    <w:rsid w:val="00504F73"/>
    <w:rsid w:val="00506CC3"/>
    <w:rsid w:val="00506FD1"/>
    <w:rsid w:val="00510215"/>
    <w:rsid w:val="00511199"/>
    <w:rsid w:val="005129DB"/>
    <w:rsid w:val="00512EEA"/>
    <w:rsid w:val="00515A27"/>
    <w:rsid w:val="00523CBA"/>
    <w:rsid w:val="00525A37"/>
    <w:rsid w:val="005276C6"/>
    <w:rsid w:val="0053236D"/>
    <w:rsid w:val="005342EC"/>
    <w:rsid w:val="00534450"/>
    <w:rsid w:val="0053451E"/>
    <w:rsid w:val="00544616"/>
    <w:rsid w:val="005477FE"/>
    <w:rsid w:val="00550E1A"/>
    <w:rsid w:val="005517AA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781D"/>
    <w:rsid w:val="0057013A"/>
    <w:rsid w:val="00571633"/>
    <w:rsid w:val="005736C0"/>
    <w:rsid w:val="00575631"/>
    <w:rsid w:val="00576E66"/>
    <w:rsid w:val="005774D2"/>
    <w:rsid w:val="005809B8"/>
    <w:rsid w:val="005842CC"/>
    <w:rsid w:val="0059397D"/>
    <w:rsid w:val="005953A8"/>
    <w:rsid w:val="0059799D"/>
    <w:rsid w:val="005A10F6"/>
    <w:rsid w:val="005A6116"/>
    <w:rsid w:val="005B04A9"/>
    <w:rsid w:val="005B126E"/>
    <w:rsid w:val="005B1515"/>
    <w:rsid w:val="005B361A"/>
    <w:rsid w:val="005B6654"/>
    <w:rsid w:val="005C2A71"/>
    <w:rsid w:val="005C5F6C"/>
    <w:rsid w:val="005D15C7"/>
    <w:rsid w:val="005D55EA"/>
    <w:rsid w:val="005D572C"/>
    <w:rsid w:val="005E0E7C"/>
    <w:rsid w:val="005E4451"/>
    <w:rsid w:val="005E4B07"/>
    <w:rsid w:val="005E4E56"/>
    <w:rsid w:val="005E7BBD"/>
    <w:rsid w:val="005F0CC3"/>
    <w:rsid w:val="005F4893"/>
    <w:rsid w:val="00600594"/>
    <w:rsid w:val="00601DD4"/>
    <w:rsid w:val="00602B14"/>
    <w:rsid w:val="00610E64"/>
    <w:rsid w:val="00611340"/>
    <w:rsid w:val="006133F7"/>
    <w:rsid w:val="00613E2B"/>
    <w:rsid w:val="00616B56"/>
    <w:rsid w:val="00624A7F"/>
    <w:rsid w:val="00626E7B"/>
    <w:rsid w:val="00632AAE"/>
    <w:rsid w:val="0064298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330B"/>
    <w:rsid w:val="0066542E"/>
    <w:rsid w:val="0066697E"/>
    <w:rsid w:val="00667158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7EA"/>
    <w:rsid w:val="00685BF7"/>
    <w:rsid w:val="00686BD9"/>
    <w:rsid w:val="00690EA9"/>
    <w:rsid w:val="006915D1"/>
    <w:rsid w:val="00694916"/>
    <w:rsid w:val="00694DC0"/>
    <w:rsid w:val="00694E23"/>
    <w:rsid w:val="00697EBB"/>
    <w:rsid w:val="006A0140"/>
    <w:rsid w:val="006A0FF8"/>
    <w:rsid w:val="006A1CCB"/>
    <w:rsid w:val="006A313F"/>
    <w:rsid w:val="006A4755"/>
    <w:rsid w:val="006A64C1"/>
    <w:rsid w:val="006A6EB4"/>
    <w:rsid w:val="006B2399"/>
    <w:rsid w:val="006B62E6"/>
    <w:rsid w:val="006C011A"/>
    <w:rsid w:val="006C1648"/>
    <w:rsid w:val="006C34B3"/>
    <w:rsid w:val="006C67EC"/>
    <w:rsid w:val="006C7C61"/>
    <w:rsid w:val="006D0623"/>
    <w:rsid w:val="006D52EE"/>
    <w:rsid w:val="006E08B8"/>
    <w:rsid w:val="006F2708"/>
    <w:rsid w:val="006F2A31"/>
    <w:rsid w:val="006F3AA8"/>
    <w:rsid w:val="006F5772"/>
    <w:rsid w:val="006F5A28"/>
    <w:rsid w:val="006F6754"/>
    <w:rsid w:val="0070461C"/>
    <w:rsid w:val="00710A30"/>
    <w:rsid w:val="007118F3"/>
    <w:rsid w:val="007159C9"/>
    <w:rsid w:val="007176C7"/>
    <w:rsid w:val="007176E9"/>
    <w:rsid w:val="0072054E"/>
    <w:rsid w:val="00722547"/>
    <w:rsid w:val="00722D6A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70FA0"/>
    <w:rsid w:val="007726A9"/>
    <w:rsid w:val="00772A40"/>
    <w:rsid w:val="00777544"/>
    <w:rsid w:val="00777F92"/>
    <w:rsid w:val="00786786"/>
    <w:rsid w:val="00786E1B"/>
    <w:rsid w:val="007940F0"/>
    <w:rsid w:val="007949BB"/>
    <w:rsid w:val="0079547A"/>
    <w:rsid w:val="00796D05"/>
    <w:rsid w:val="007A0AB5"/>
    <w:rsid w:val="007B06C8"/>
    <w:rsid w:val="007B0BD3"/>
    <w:rsid w:val="007B0E5D"/>
    <w:rsid w:val="007B1B8A"/>
    <w:rsid w:val="007B2620"/>
    <w:rsid w:val="007B2C2A"/>
    <w:rsid w:val="007B356D"/>
    <w:rsid w:val="007C11DE"/>
    <w:rsid w:val="007C1226"/>
    <w:rsid w:val="007C1826"/>
    <w:rsid w:val="007C18BD"/>
    <w:rsid w:val="007C1B07"/>
    <w:rsid w:val="007C24F5"/>
    <w:rsid w:val="007D004D"/>
    <w:rsid w:val="007D151F"/>
    <w:rsid w:val="007D19D1"/>
    <w:rsid w:val="007D1FA0"/>
    <w:rsid w:val="007D38B0"/>
    <w:rsid w:val="007D4824"/>
    <w:rsid w:val="007D4AD7"/>
    <w:rsid w:val="007D561B"/>
    <w:rsid w:val="007E02CD"/>
    <w:rsid w:val="007E05FB"/>
    <w:rsid w:val="007E062E"/>
    <w:rsid w:val="007E371B"/>
    <w:rsid w:val="007E4BB3"/>
    <w:rsid w:val="007E51A4"/>
    <w:rsid w:val="007F1222"/>
    <w:rsid w:val="007F7A73"/>
    <w:rsid w:val="00802D68"/>
    <w:rsid w:val="008074B4"/>
    <w:rsid w:val="00810E50"/>
    <w:rsid w:val="00816B87"/>
    <w:rsid w:val="00817345"/>
    <w:rsid w:val="00821B16"/>
    <w:rsid w:val="00821C92"/>
    <w:rsid w:val="00821D39"/>
    <w:rsid w:val="0082209C"/>
    <w:rsid w:val="00822731"/>
    <w:rsid w:val="00822D5E"/>
    <w:rsid w:val="0082388E"/>
    <w:rsid w:val="00823A99"/>
    <w:rsid w:val="00823DCF"/>
    <w:rsid w:val="00830CCA"/>
    <w:rsid w:val="008330D5"/>
    <w:rsid w:val="008353BC"/>
    <w:rsid w:val="00836F6F"/>
    <w:rsid w:val="0084071D"/>
    <w:rsid w:val="00840C8C"/>
    <w:rsid w:val="00842203"/>
    <w:rsid w:val="00846C4B"/>
    <w:rsid w:val="00846F21"/>
    <w:rsid w:val="00847443"/>
    <w:rsid w:val="008505DE"/>
    <w:rsid w:val="00850FD5"/>
    <w:rsid w:val="00853A8F"/>
    <w:rsid w:val="008540BA"/>
    <w:rsid w:val="00855DB0"/>
    <w:rsid w:val="008563F4"/>
    <w:rsid w:val="00856D8F"/>
    <w:rsid w:val="00861177"/>
    <w:rsid w:val="00861305"/>
    <w:rsid w:val="008647E7"/>
    <w:rsid w:val="008655AD"/>
    <w:rsid w:val="00866892"/>
    <w:rsid w:val="00867316"/>
    <w:rsid w:val="008678B9"/>
    <w:rsid w:val="008713C0"/>
    <w:rsid w:val="008716EE"/>
    <w:rsid w:val="00872147"/>
    <w:rsid w:val="00874B08"/>
    <w:rsid w:val="00876E1A"/>
    <w:rsid w:val="00877898"/>
    <w:rsid w:val="00880707"/>
    <w:rsid w:val="0088185F"/>
    <w:rsid w:val="00883093"/>
    <w:rsid w:val="008838DE"/>
    <w:rsid w:val="00885439"/>
    <w:rsid w:val="0088627C"/>
    <w:rsid w:val="00886A37"/>
    <w:rsid w:val="0088705E"/>
    <w:rsid w:val="0089098F"/>
    <w:rsid w:val="00890B1A"/>
    <w:rsid w:val="008918FA"/>
    <w:rsid w:val="00891E45"/>
    <w:rsid w:val="00895508"/>
    <w:rsid w:val="0089631D"/>
    <w:rsid w:val="008A0EF1"/>
    <w:rsid w:val="008A3BF5"/>
    <w:rsid w:val="008A3E91"/>
    <w:rsid w:val="008A50C0"/>
    <w:rsid w:val="008A62C3"/>
    <w:rsid w:val="008A67B6"/>
    <w:rsid w:val="008A7745"/>
    <w:rsid w:val="008B2A5A"/>
    <w:rsid w:val="008B4465"/>
    <w:rsid w:val="008B52B2"/>
    <w:rsid w:val="008B6EEB"/>
    <w:rsid w:val="008C31D1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419D"/>
    <w:rsid w:val="008F44C7"/>
    <w:rsid w:val="008F4923"/>
    <w:rsid w:val="008F76FE"/>
    <w:rsid w:val="008F78E3"/>
    <w:rsid w:val="008F7D51"/>
    <w:rsid w:val="00907F3E"/>
    <w:rsid w:val="0092123B"/>
    <w:rsid w:val="00921252"/>
    <w:rsid w:val="0092161F"/>
    <w:rsid w:val="00921642"/>
    <w:rsid w:val="00922861"/>
    <w:rsid w:val="00923D3A"/>
    <w:rsid w:val="00924D4C"/>
    <w:rsid w:val="00926E8A"/>
    <w:rsid w:val="0093404C"/>
    <w:rsid w:val="00941284"/>
    <w:rsid w:val="00941CA7"/>
    <w:rsid w:val="00947B23"/>
    <w:rsid w:val="0095096B"/>
    <w:rsid w:val="00951356"/>
    <w:rsid w:val="00953054"/>
    <w:rsid w:val="0095357B"/>
    <w:rsid w:val="009560B1"/>
    <w:rsid w:val="00965D6D"/>
    <w:rsid w:val="00981660"/>
    <w:rsid w:val="0098191C"/>
    <w:rsid w:val="00987A4E"/>
    <w:rsid w:val="00987AF6"/>
    <w:rsid w:val="00987E94"/>
    <w:rsid w:val="0099311D"/>
    <w:rsid w:val="009A207B"/>
    <w:rsid w:val="009A3EBE"/>
    <w:rsid w:val="009A6C3E"/>
    <w:rsid w:val="009A78D2"/>
    <w:rsid w:val="009B0D44"/>
    <w:rsid w:val="009B193F"/>
    <w:rsid w:val="009B4924"/>
    <w:rsid w:val="009B4BED"/>
    <w:rsid w:val="009B4D3D"/>
    <w:rsid w:val="009B6E7A"/>
    <w:rsid w:val="009C0CC7"/>
    <w:rsid w:val="009C63B4"/>
    <w:rsid w:val="009D03EB"/>
    <w:rsid w:val="009D2A1B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F4"/>
    <w:rsid w:val="00A000D9"/>
    <w:rsid w:val="00A004C7"/>
    <w:rsid w:val="00A011FC"/>
    <w:rsid w:val="00A02118"/>
    <w:rsid w:val="00A02851"/>
    <w:rsid w:val="00A05050"/>
    <w:rsid w:val="00A05D0D"/>
    <w:rsid w:val="00A10389"/>
    <w:rsid w:val="00A14CD0"/>
    <w:rsid w:val="00A20E40"/>
    <w:rsid w:val="00A2511A"/>
    <w:rsid w:val="00A259D9"/>
    <w:rsid w:val="00A3198E"/>
    <w:rsid w:val="00A31A1F"/>
    <w:rsid w:val="00A34550"/>
    <w:rsid w:val="00A404CF"/>
    <w:rsid w:val="00A439F0"/>
    <w:rsid w:val="00A50C17"/>
    <w:rsid w:val="00A54EEA"/>
    <w:rsid w:val="00A54FDD"/>
    <w:rsid w:val="00A62FD7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2A35"/>
    <w:rsid w:val="00A92B7E"/>
    <w:rsid w:val="00A935FF"/>
    <w:rsid w:val="00A94926"/>
    <w:rsid w:val="00A95819"/>
    <w:rsid w:val="00AA065F"/>
    <w:rsid w:val="00AA09C1"/>
    <w:rsid w:val="00AA184F"/>
    <w:rsid w:val="00AA2E09"/>
    <w:rsid w:val="00AA5726"/>
    <w:rsid w:val="00AA69FA"/>
    <w:rsid w:val="00AA7350"/>
    <w:rsid w:val="00AB4B35"/>
    <w:rsid w:val="00AC0B37"/>
    <w:rsid w:val="00AC2D8B"/>
    <w:rsid w:val="00AC2EEC"/>
    <w:rsid w:val="00AC30F0"/>
    <w:rsid w:val="00AC4024"/>
    <w:rsid w:val="00AC470D"/>
    <w:rsid w:val="00AC4ADB"/>
    <w:rsid w:val="00AC620C"/>
    <w:rsid w:val="00AD4721"/>
    <w:rsid w:val="00AD4EDC"/>
    <w:rsid w:val="00AD5F31"/>
    <w:rsid w:val="00AD632B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F16B6"/>
    <w:rsid w:val="00AF226E"/>
    <w:rsid w:val="00AF2778"/>
    <w:rsid w:val="00AF2F72"/>
    <w:rsid w:val="00AF3D2E"/>
    <w:rsid w:val="00AF59B9"/>
    <w:rsid w:val="00B0004E"/>
    <w:rsid w:val="00B0038A"/>
    <w:rsid w:val="00B05315"/>
    <w:rsid w:val="00B053DD"/>
    <w:rsid w:val="00B070B8"/>
    <w:rsid w:val="00B21653"/>
    <w:rsid w:val="00B22C8B"/>
    <w:rsid w:val="00B232A4"/>
    <w:rsid w:val="00B26D04"/>
    <w:rsid w:val="00B30D1F"/>
    <w:rsid w:val="00B321CF"/>
    <w:rsid w:val="00B401EE"/>
    <w:rsid w:val="00B43CC6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3E34"/>
    <w:rsid w:val="00B659CD"/>
    <w:rsid w:val="00B71169"/>
    <w:rsid w:val="00B7361E"/>
    <w:rsid w:val="00B745DA"/>
    <w:rsid w:val="00B75963"/>
    <w:rsid w:val="00B801E4"/>
    <w:rsid w:val="00B81435"/>
    <w:rsid w:val="00B82464"/>
    <w:rsid w:val="00B837D1"/>
    <w:rsid w:val="00B83DC2"/>
    <w:rsid w:val="00B85C0E"/>
    <w:rsid w:val="00B86577"/>
    <w:rsid w:val="00B875EF"/>
    <w:rsid w:val="00B931F0"/>
    <w:rsid w:val="00B932DC"/>
    <w:rsid w:val="00B95571"/>
    <w:rsid w:val="00B95F6B"/>
    <w:rsid w:val="00BA18E9"/>
    <w:rsid w:val="00BA364F"/>
    <w:rsid w:val="00BA41BE"/>
    <w:rsid w:val="00BA4A55"/>
    <w:rsid w:val="00BB0A1A"/>
    <w:rsid w:val="00BB0D99"/>
    <w:rsid w:val="00BB18CF"/>
    <w:rsid w:val="00BB5095"/>
    <w:rsid w:val="00BB73AF"/>
    <w:rsid w:val="00BC0F3A"/>
    <w:rsid w:val="00BC12AF"/>
    <w:rsid w:val="00BC3D9A"/>
    <w:rsid w:val="00BC40BC"/>
    <w:rsid w:val="00BC5993"/>
    <w:rsid w:val="00BD04E7"/>
    <w:rsid w:val="00BD1BEA"/>
    <w:rsid w:val="00BD6B8A"/>
    <w:rsid w:val="00BE0352"/>
    <w:rsid w:val="00BE3B6F"/>
    <w:rsid w:val="00BE52E6"/>
    <w:rsid w:val="00BE6002"/>
    <w:rsid w:val="00BE6CDE"/>
    <w:rsid w:val="00BF6576"/>
    <w:rsid w:val="00C00CF9"/>
    <w:rsid w:val="00C034F6"/>
    <w:rsid w:val="00C03F95"/>
    <w:rsid w:val="00C06998"/>
    <w:rsid w:val="00C06AA9"/>
    <w:rsid w:val="00C212BD"/>
    <w:rsid w:val="00C21F54"/>
    <w:rsid w:val="00C221FF"/>
    <w:rsid w:val="00C23DFA"/>
    <w:rsid w:val="00C2580C"/>
    <w:rsid w:val="00C258AF"/>
    <w:rsid w:val="00C261EA"/>
    <w:rsid w:val="00C26361"/>
    <w:rsid w:val="00C300F3"/>
    <w:rsid w:val="00C31F43"/>
    <w:rsid w:val="00C34981"/>
    <w:rsid w:val="00C34E42"/>
    <w:rsid w:val="00C351AC"/>
    <w:rsid w:val="00C45A02"/>
    <w:rsid w:val="00C45B87"/>
    <w:rsid w:val="00C45C16"/>
    <w:rsid w:val="00C46D7E"/>
    <w:rsid w:val="00C50DA4"/>
    <w:rsid w:val="00C52354"/>
    <w:rsid w:val="00C60557"/>
    <w:rsid w:val="00C636F6"/>
    <w:rsid w:val="00C644F8"/>
    <w:rsid w:val="00C667FC"/>
    <w:rsid w:val="00C704B5"/>
    <w:rsid w:val="00C71AEF"/>
    <w:rsid w:val="00C727A1"/>
    <w:rsid w:val="00C72BFC"/>
    <w:rsid w:val="00C73543"/>
    <w:rsid w:val="00C742D3"/>
    <w:rsid w:val="00C77FD6"/>
    <w:rsid w:val="00C81882"/>
    <w:rsid w:val="00C84E4E"/>
    <w:rsid w:val="00C85EC8"/>
    <w:rsid w:val="00C876EB"/>
    <w:rsid w:val="00C91AAF"/>
    <w:rsid w:val="00C949A1"/>
    <w:rsid w:val="00CA23CB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4529"/>
    <w:rsid w:val="00CC618F"/>
    <w:rsid w:val="00CC6926"/>
    <w:rsid w:val="00CC7ABD"/>
    <w:rsid w:val="00CD26EE"/>
    <w:rsid w:val="00CD31A8"/>
    <w:rsid w:val="00CE166D"/>
    <w:rsid w:val="00CE60B8"/>
    <w:rsid w:val="00CE68FD"/>
    <w:rsid w:val="00CF35A0"/>
    <w:rsid w:val="00CF423C"/>
    <w:rsid w:val="00CF641C"/>
    <w:rsid w:val="00CF78D8"/>
    <w:rsid w:val="00D01A7B"/>
    <w:rsid w:val="00D068BA"/>
    <w:rsid w:val="00D1184A"/>
    <w:rsid w:val="00D13B8F"/>
    <w:rsid w:val="00D1488E"/>
    <w:rsid w:val="00D14EC1"/>
    <w:rsid w:val="00D15125"/>
    <w:rsid w:val="00D151D9"/>
    <w:rsid w:val="00D15E2B"/>
    <w:rsid w:val="00D25C25"/>
    <w:rsid w:val="00D30CF2"/>
    <w:rsid w:val="00D313FD"/>
    <w:rsid w:val="00D32D55"/>
    <w:rsid w:val="00D3417D"/>
    <w:rsid w:val="00D343EF"/>
    <w:rsid w:val="00D35271"/>
    <w:rsid w:val="00D37B55"/>
    <w:rsid w:val="00D42F5E"/>
    <w:rsid w:val="00D43D1B"/>
    <w:rsid w:val="00D45599"/>
    <w:rsid w:val="00D55DA6"/>
    <w:rsid w:val="00D616C3"/>
    <w:rsid w:val="00D61C83"/>
    <w:rsid w:val="00D7065A"/>
    <w:rsid w:val="00D73423"/>
    <w:rsid w:val="00D73E98"/>
    <w:rsid w:val="00D74BFD"/>
    <w:rsid w:val="00D77154"/>
    <w:rsid w:val="00D809C9"/>
    <w:rsid w:val="00D80F0A"/>
    <w:rsid w:val="00D833E6"/>
    <w:rsid w:val="00D864A6"/>
    <w:rsid w:val="00D9523C"/>
    <w:rsid w:val="00D97D1F"/>
    <w:rsid w:val="00DA2251"/>
    <w:rsid w:val="00DA41BB"/>
    <w:rsid w:val="00DA5ACF"/>
    <w:rsid w:val="00DA7A15"/>
    <w:rsid w:val="00DB0DFE"/>
    <w:rsid w:val="00DB1989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E32"/>
    <w:rsid w:val="00DC3F86"/>
    <w:rsid w:val="00DD0827"/>
    <w:rsid w:val="00DD0A14"/>
    <w:rsid w:val="00DD1B53"/>
    <w:rsid w:val="00DD31A0"/>
    <w:rsid w:val="00DD35B9"/>
    <w:rsid w:val="00DE02EE"/>
    <w:rsid w:val="00DE1350"/>
    <w:rsid w:val="00DE5209"/>
    <w:rsid w:val="00DE6D94"/>
    <w:rsid w:val="00DF06CA"/>
    <w:rsid w:val="00DF17D9"/>
    <w:rsid w:val="00DF5A36"/>
    <w:rsid w:val="00E001E0"/>
    <w:rsid w:val="00E003DE"/>
    <w:rsid w:val="00E03C25"/>
    <w:rsid w:val="00E07F9F"/>
    <w:rsid w:val="00E14FD9"/>
    <w:rsid w:val="00E157EB"/>
    <w:rsid w:val="00E15C03"/>
    <w:rsid w:val="00E167F1"/>
    <w:rsid w:val="00E2287A"/>
    <w:rsid w:val="00E2542E"/>
    <w:rsid w:val="00E25C12"/>
    <w:rsid w:val="00E27AB8"/>
    <w:rsid w:val="00E31514"/>
    <w:rsid w:val="00E40D47"/>
    <w:rsid w:val="00E422E6"/>
    <w:rsid w:val="00E453BA"/>
    <w:rsid w:val="00E51868"/>
    <w:rsid w:val="00E5752D"/>
    <w:rsid w:val="00E60EBA"/>
    <w:rsid w:val="00E66863"/>
    <w:rsid w:val="00E77A3C"/>
    <w:rsid w:val="00E80A97"/>
    <w:rsid w:val="00E81FD3"/>
    <w:rsid w:val="00E8324A"/>
    <w:rsid w:val="00E838B2"/>
    <w:rsid w:val="00E83B6E"/>
    <w:rsid w:val="00E84649"/>
    <w:rsid w:val="00E847F0"/>
    <w:rsid w:val="00E85FA5"/>
    <w:rsid w:val="00E94DEC"/>
    <w:rsid w:val="00EA029E"/>
    <w:rsid w:val="00EA169B"/>
    <w:rsid w:val="00EA2082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4D5F"/>
    <w:rsid w:val="00ED55CA"/>
    <w:rsid w:val="00ED677D"/>
    <w:rsid w:val="00ED79EB"/>
    <w:rsid w:val="00EE10B4"/>
    <w:rsid w:val="00EE5564"/>
    <w:rsid w:val="00EE79DF"/>
    <w:rsid w:val="00EF43F9"/>
    <w:rsid w:val="00EF5145"/>
    <w:rsid w:val="00F041C3"/>
    <w:rsid w:val="00F0422D"/>
    <w:rsid w:val="00F046FC"/>
    <w:rsid w:val="00F04891"/>
    <w:rsid w:val="00F06A06"/>
    <w:rsid w:val="00F07DC4"/>
    <w:rsid w:val="00F07F16"/>
    <w:rsid w:val="00F15673"/>
    <w:rsid w:val="00F17F2B"/>
    <w:rsid w:val="00F2026E"/>
    <w:rsid w:val="00F21888"/>
    <w:rsid w:val="00F239E7"/>
    <w:rsid w:val="00F24B6C"/>
    <w:rsid w:val="00F32D04"/>
    <w:rsid w:val="00F33F82"/>
    <w:rsid w:val="00F3519F"/>
    <w:rsid w:val="00F3604C"/>
    <w:rsid w:val="00F42A2A"/>
    <w:rsid w:val="00F43330"/>
    <w:rsid w:val="00F444E1"/>
    <w:rsid w:val="00F44866"/>
    <w:rsid w:val="00F51D26"/>
    <w:rsid w:val="00F54564"/>
    <w:rsid w:val="00F54BA5"/>
    <w:rsid w:val="00F56A80"/>
    <w:rsid w:val="00F57549"/>
    <w:rsid w:val="00F6268C"/>
    <w:rsid w:val="00F633D2"/>
    <w:rsid w:val="00F637F4"/>
    <w:rsid w:val="00F648B7"/>
    <w:rsid w:val="00F70089"/>
    <w:rsid w:val="00F71CB6"/>
    <w:rsid w:val="00F73AB6"/>
    <w:rsid w:val="00F73DDD"/>
    <w:rsid w:val="00F76A5C"/>
    <w:rsid w:val="00F80332"/>
    <w:rsid w:val="00F818AA"/>
    <w:rsid w:val="00F835AD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A02F6"/>
    <w:rsid w:val="00FA04F0"/>
    <w:rsid w:val="00FA1565"/>
    <w:rsid w:val="00FA510A"/>
    <w:rsid w:val="00FA635B"/>
    <w:rsid w:val="00FB1D37"/>
    <w:rsid w:val="00FC0055"/>
    <w:rsid w:val="00FC3BAE"/>
    <w:rsid w:val="00FC4279"/>
    <w:rsid w:val="00FC42F0"/>
    <w:rsid w:val="00FC4990"/>
    <w:rsid w:val="00FC6CED"/>
    <w:rsid w:val="00FC6ECD"/>
    <w:rsid w:val="00FC7CD3"/>
    <w:rsid w:val="00FC7DC9"/>
    <w:rsid w:val="00FD503A"/>
    <w:rsid w:val="00FE0B41"/>
    <w:rsid w:val="00FE20D5"/>
    <w:rsid w:val="00FF1681"/>
    <w:rsid w:val="00FF1C41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Heading1Char1">
    <w:name w:val="Heading 1 Char1"/>
    <w:link w:val="Heading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Heading2Char1">
    <w:name w:val="Heading 2 Char1"/>
    <w:link w:val="Heading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link w:val="Heading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Heading7Char1">
    <w:name w:val="Heading 7 Char1"/>
    <w:link w:val="Heading7"/>
    <w:uiPriority w:val="99"/>
    <w:locked/>
    <w:rsid w:val="004B7E93"/>
    <w:rPr>
      <w:i/>
      <w:sz w:val="24"/>
      <w:lang w:val="ru-RU" w:eastAsia="ru-RU"/>
    </w:rPr>
  </w:style>
  <w:style w:type="table" w:styleId="TableGrid">
    <w:name w:val="Table Grid"/>
    <w:basedOn w:val="TableNormal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1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HeaderChar1">
    <w:name w:val="Header Char1"/>
    <w:link w:val="Header"/>
    <w:uiPriority w:val="99"/>
    <w:locked/>
    <w:rsid w:val="004B7E93"/>
    <w:rPr>
      <w:sz w:val="28"/>
      <w:lang w:val="ru-RU" w:eastAsia="ru-RU"/>
    </w:rPr>
  </w:style>
  <w:style w:type="paragraph" w:styleId="BlockText">
    <w:name w:val="Block Text"/>
    <w:basedOn w:val="Normal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BodyText2">
    <w:name w:val="Body Text 2"/>
    <w:basedOn w:val="Normal"/>
    <w:link w:val="BodyText2Char"/>
    <w:uiPriority w:val="99"/>
    <w:rsid w:val="004B7E93"/>
    <w:pPr>
      <w:overflowPunct/>
      <w:autoSpaceDE/>
      <w:autoSpaceDN/>
      <w:adjustRightInd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73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8492</TotalTime>
  <Pages>38</Pages>
  <Words>14229</Words>
  <Characters>-32766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Administrator</cp:lastModifiedBy>
  <cp:revision>263</cp:revision>
  <cp:lastPrinted>2019-02-21T10:41:00Z</cp:lastPrinted>
  <dcterms:created xsi:type="dcterms:W3CDTF">2017-11-02T11:45:00Z</dcterms:created>
  <dcterms:modified xsi:type="dcterms:W3CDTF">2019-12-09T10:44:00Z</dcterms:modified>
</cp:coreProperties>
</file>